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D62077"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D62077">
        <w:rPr>
          <w:b/>
          <w:noProof/>
          <w:sz w:val="24"/>
        </w:rPr>
        <w:t>R4-21</w:t>
      </w:r>
      <w:r w:rsidR="00D62077" w:rsidRPr="00D62077">
        <w:rPr>
          <w:rFonts w:hint="eastAsia"/>
          <w:b/>
          <w:noProof/>
          <w:sz w:val="24"/>
          <w:lang w:eastAsia="zh-CN"/>
        </w:rPr>
        <w:t>11917</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B6FB8" w:rsidRPr="00FB6FB8">
        <w:rPr>
          <w:rFonts w:ascii="Arial" w:hAnsi="Arial" w:cs="Arial"/>
          <w:b w:val="0"/>
        </w:rPr>
        <w:t xml:space="preserve">Discussion on </w:t>
      </w:r>
      <w:proofErr w:type="spellStart"/>
      <w:r w:rsidR="00FB6FB8" w:rsidRPr="00FB6FB8">
        <w:rPr>
          <w:rFonts w:ascii="Arial" w:hAnsi="Arial" w:cs="Arial"/>
          <w:b w:val="0"/>
        </w:rPr>
        <w:t>TDD</w:t>
      </w:r>
      <w:proofErr w:type="spellEnd"/>
      <w:r w:rsidR="00FB6FB8" w:rsidRPr="00FB6FB8">
        <w:rPr>
          <w:rFonts w:ascii="Arial" w:hAnsi="Arial" w:cs="Arial"/>
          <w:b w:val="0"/>
        </w:rPr>
        <w:t xml:space="preserve"> repeater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9.5.1.</w:t>
      </w:r>
      <w:r w:rsidR="00FB6FB8">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5E09D7" w:rsidP="004C4C7A">
      <w:pPr>
        <w:spacing w:before="0" w:after="120"/>
        <w:jc w:val="left"/>
        <w:rPr>
          <w:color w:val="000000" w:themeColor="text1"/>
          <w:sz w:val="20"/>
          <w:lang w:val="en-US"/>
        </w:rPr>
      </w:pPr>
      <w:r>
        <w:rPr>
          <w:rFonts w:hint="eastAsia"/>
          <w:color w:val="000000" w:themeColor="text1"/>
          <w:sz w:val="20"/>
          <w:lang w:val="en-US"/>
        </w:rPr>
        <w:t xml:space="preserve">This contribution provides our further views on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switch timing accuracy </w:t>
      </w:r>
      <w:r>
        <w:rPr>
          <w:color w:val="000000" w:themeColor="text1"/>
          <w:sz w:val="20"/>
          <w:lang w:val="en-US"/>
        </w:rPr>
        <w:t>requirement</w:t>
      </w:r>
      <w:r>
        <w:rPr>
          <w:rFonts w:hint="eastAsia"/>
          <w:color w:val="000000" w:themeColor="text1"/>
          <w:sz w:val="20"/>
          <w:lang w:val="en-US"/>
        </w:rPr>
        <w:t xml:space="preserve"> and the group delay requirement.</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060135" w:rsidRDefault="00060135" w:rsidP="006C2849">
      <w:pPr>
        <w:pStyle w:val="2"/>
        <w:numPr>
          <w:ilvl w:val="1"/>
          <w:numId w:val="4"/>
        </w:numPr>
        <w:rPr>
          <w:sz w:val="24"/>
        </w:rPr>
      </w:pPr>
      <w:proofErr w:type="spellStart"/>
      <w:r w:rsidRPr="00060135">
        <w:rPr>
          <w:sz w:val="24"/>
        </w:rPr>
        <w:t>TDD</w:t>
      </w:r>
      <w:proofErr w:type="spellEnd"/>
      <w:r w:rsidRPr="00060135">
        <w:rPr>
          <w:sz w:val="24"/>
        </w:rPr>
        <w:t xml:space="preserve"> switch timing accuracy requirement</w:t>
      </w:r>
    </w:p>
    <w:p w:rsidR="00214EA2" w:rsidRDefault="00CF1C8B" w:rsidP="00060135">
      <w:r>
        <w:rPr>
          <w:rFonts w:hint="eastAsia"/>
        </w:rPr>
        <w:t xml:space="preserve">In the </w:t>
      </w:r>
      <w:proofErr w:type="spellStart"/>
      <w:r>
        <w:rPr>
          <w:rFonts w:hint="eastAsia"/>
        </w:rPr>
        <w:t>WF</w:t>
      </w:r>
      <w:proofErr w:type="spellEnd"/>
      <w:r>
        <w:rPr>
          <w:rFonts w:hint="eastAsia"/>
        </w:rPr>
        <w:t xml:space="preserve"> [2] of last RAN4 meeting, the following figure is taken as a baseline.</w:t>
      </w:r>
    </w:p>
    <w:p w:rsidR="00A905A9" w:rsidRDefault="00214EA2" w:rsidP="00A905A9">
      <w:pPr>
        <w:jc w:val="center"/>
      </w:pPr>
      <w:r>
        <w:object w:dxaOrig="16210" w:dyaOrig="4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97.65pt" o:ole="">
            <v:imagedata r:id="rId9" o:title=""/>
          </v:shape>
          <o:OLEObject Type="Embed" ProgID="Visio.Drawing.15" ShapeID="_x0000_i1025" DrawAspect="Content" ObjectID="_1689778468" r:id="rId10"/>
        </w:object>
      </w:r>
    </w:p>
    <w:p w:rsidR="00214EA2" w:rsidRDefault="00CF1C8B" w:rsidP="00060135">
      <w:r>
        <w:rPr>
          <w:rFonts w:hint="eastAsia"/>
        </w:rPr>
        <w:t>And there</w:t>
      </w:r>
      <w:r>
        <w:t>’</w:t>
      </w:r>
      <w:r>
        <w:rPr>
          <w:rFonts w:hint="eastAsia"/>
        </w:rPr>
        <w:t>re several issues needs further elaboration,</w:t>
      </w:r>
    </w:p>
    <w:p w:rsidR="00D17F54" w:rsidRPr="00CF1C8B" w:rsidRDefault="00212864" w:rsidP="00BF4CE0">
      <w:pPr>
        <w:numPr>
          <w:ilvl w:val="1"/>
          <w:numId w:val="20"/>
        </w:numPr>
        <w:rPr>
          <w:lang w:val="en-US"/>
        </w:rPr>
      </w:pPr>
      <w:r w:rsidRPr="00CF1C8B">
        <w:rPr>
          <w:lang w:val="sv-SE"/>
        </w:rPr>
        <w:t>How to differentiate the two directions (UL/DL) in the diagram and the requirements ?</w:t>
      </w:r>
    </w:p>
    <w:p w:rsidR="00D17F54" w:rsidRPr="00CF1C8B" w:rsidRDefault="00212864" w:rsidP="00BF4CE0">
      <w:pPr>
        <w:numPr>
          <w:ilvl w:val="1"/>
          <w:numId w:val="20"/>
        </w:numPr>
        <w:rPr>
          <w:lang w:val="en-US"/>
        </w:rPr>
      </w:pPr>
      <w:r w:rsidRPr="00CF1C8B">
        <w:rPr>
          <w:lang w:val="sv-SE"/>
        </w:rPr>
        <w:t>How to measure gain switching?</w:t>
      </w:r>
    </w:p>
    <w:p w:rsidR="00D17F54" w:rsidRPr="00CF1C8B" w:rsidRDefault="00212864" w:rsidP="00BF4CE0">
      <w:pPr>
        <w:numPr>
          <w:ilvl w:val="2"/>
          <w:numId w:val="20"/>
        </w:numPr>
        <w:rPr>
          <w:lang w:val="en-US"/>
        </w:rPr>
      </w:pPr>
      <w:r w:rsidRPr="00CF1C8B">
        <w:rPr>
          <w:lang w:val="sv-SE"/>
        </w:rPr>
        <w:t>Stimulus signal should remain ON for the whole time or also switch ON/OFF at TDD switching times?</w:t>
      </w:r>
    </w:p>
    <w:p w:rsidR="00D17F54" w:rsidRPr="00CF1C8B" w:rsidRDefault="00212864" w:rsidP="00BF4CE0">
      <w:pPr>
        <w:numPr>
          <w:ilvl w:val="2"/>
          <w:numId w:val="20"/>
        </w:numPr>
        <w:rPr>
          <w:lang w:val="en-US"/>
        </w:rPr>
      </w:pPr>
      <w:r w:rsidRPr="00CF1C8B">
        <w:rPr>
          <w:lang w:val="sv-SE"/>
        </w:rPr>
        <w:t>How to specify requirement to avoid stimulus signal power being measured (for OTA) ?</w:t>
      </w:r>
    </w:p>
    <w:p w:rsidR="00D17F54" w:rsidRPr="00CF1C8B" w:rsidRDefault="00212864" w:rsidP="00BF4CE0">
      <w:pPr>
        <w:numPr>
          <w:ilvl w:val="2"/>
          <w:numId w:val="20"/>
        </w:numPr>
        <w:rPr>
          <w:lang w:val="en-US"/>
        </w:rPr>
      </w:pPr>
      <w:r w:rsidRPr="00CF1C8B">
        <w:rPr>
          <w:lang w:val="sv-SE"/>
        </w:rPr>
        <w:t>Are the above questions only conformance or are they relevant for how the core requirement is specified?</w:t>
      </w:r>
    </w:p>
    <w:p w:rsidR="00D17F54" w:rsidRPr="00CF1C8B" w:rsidRDefault="00212864" w:rsidP="00BF4CE0">
      <w:pPr>
        <w:numPr>
          <w:ilvl w:val="1"/>
          <w:numId w:val="20"/>
        </w:numPr>
        <w:rPr>
          <w:lang w:val="en-US"/>
        </w:rPr>
      </w:pPr>
      <w:r w:rsidRPr="00CF1C8B">
        <w:rPr>
          <w:lang w:val="sv-SE"/>
        </w:rPr>
        <w:t>Whether there is any requirement impact from the connection between DL switching occasion and UL switching occasion or can they be treated independently ?</w:t>
      </w:r>
    </w:p>
    <w:p w:rsidR="00D17F54" w:rsidRPr="00CF1C8B" w:rsidRDefault="00212864" w:rsidP="00BF4CE0">
      <w:pPr>
        <w:numPr>
          <w:ilvl w:val="1"/>
          <w:numId w:val="20"/>
        </w:numPr>
        <w:rPr>
          <w:lang w:val="en-US"/>
        </w:rPr>
      </w:pPr>
      <w:r w:rsidRPr="00CF1C8B">
        <w:rPr>
          <w:lang w:val="sv-SE"/>
        </w:rPr>
        <w:t>Whether the test can be merged to other requirements such as output power, off power, EVM, etc</w:t>
      </w:r>
    </w:p>
    <w:p w:rsidR="00D17F54" w:rsidRPr="00CF1C8B" w:rsidRDefault="00212864" w:rsidP="00BF4CE0">
      <w:pPr>
        <w:numPr>
          <w:ilvl w:val="1"/>
          <w:numId w:val="20"/>
        </w:numPr>
        <w:rPr>
          <w:lang w:val="en-US"/>
        </w:rPr>
      </w:pPr>
      <w:r w:rsidRPr="00CF1C8B">
        <w:rPr>
          <w:lang w:val="sv-SE"/>
        </w:rPr>
        <w:t>Further refine the figure is not excluded. Repeater gain for DL and UL can be different.</w:t>
      </w:r>
    </w:p>
    <w:p w:rsidR="00D17F54" w:rsidRPr="00CF1C8B" w:rsidRDefault="00212864" w:rsidP="00BF4CE0">
      <w:pPr>
        <w:numPr>
          <w:ilvl w:val="1"/>
          <w:numId w:val="20"/>
        </w:numPr>
        <w:rPr>
          <w:lang w:val="en-US"/>
        </w:rPr>
      </w:pPr>
      <w:r w:rsidRPr="00CF1C8B">
        <w:rPr>
          <w:lang w:val="sv-SE"/>
        </w:rPr>
        <w:t>How to name the requirement.</w:t>
      </w:r>
    </w:p>
    <w:p w:rsidR="00CF1C8B" w:rsidRPr="00CF1C8B" w:rsidRDefault="00CF1C8B" w:rsidP="00060135">
      <w:pPr>
        <w:rPr>
          <w:lang w:val="en-US"/>
        </w:rPr>
      </w:pPr>
    </w:p>
    <w:p w:rsidR="00350BD9" w:rsidRDefault="009C68A2" w:rsidP="00060135">
      <w:r>
        <w:rPr>
          <w:rFonts w:hint="eastAsia"/>
        </w:rPr>
        <w:t xml:space="preserve">According to the </w:t>
      </w:r>
      <w:proofErr w:type="spellStart"/>
      <w:r>
        <w:rPr>
          <w:rFonts w:hint="eastAsia"/>
        </w:rPr>
        <w:t>WF</w:t>
      </w:r>
      <w:proofErr w:type="spellEnd"/>
      <w:r>
        <w:rPr>
          <w:rFonts w:hint="eastAsia"/>
        </w:rPr>
        <w:t>, there</w:t>
      </w:r>
      <w:r>
        <w:t>’</w:t>
      </w:r>
      <w:r>
        <w:rPr>
          <w:rFonts w:hint="eastAsia"/>
        </w:rPr>
        <w:t xml:space="preserve">re many details needs further discussion and </w:t>
      </w:r>
      <w:r>
        <w:t>decision</w:t>
      </w:r>
      <w:r>
        <w:rPr>
          <w:rFonts w:hint="eastAsia"/>
        </w:rPr>
        <w:t>. The followings are some further analysis and idea.</w:t>
      </w:r>
    </w:p>
    <w:p w:rsidR="009813CD" w:rsidRPr="009813CD" w:rsidRDefault="009813CD" w:rsidP="00BF4CE0">
      <w:pPr>
        <w:pStyle w:val="afa"/>
        <w:numPr>
          <w:ilvl w:val="0"/>
          <w:numId w:val="21"/>
        </w:numPr>
        <w:ind w:firstLineChars="0"/>
        <w:rPr>
          <w:lang w:val="en-US"/>
        </w:rPr>
      </w:pPr>
      <w:r w:rsidRPr="009813CD">
        <w:rPr>
          <w:lang w:val="sv-SE"/>
        </w:rPr>
        <w:t>How to differentiate the two directions (UL/DL) in the diagram and the requirements?</w:t>
      </w:r>
    </w:p>
    <w:p w:rsidR="00350BD9" w:rsidRDefault="00786FE2" w:rsidP="00060135">
      <w:pPr>
        <w:rPr>
          <w:lang w:val="en-US"/>
        </w:rPr>
      </w:pPr>
      <w:r>
        <w:rPr>
          <w:rFonts w:hint="eastAsia"/>
          <w:lang w:val="en-US"/>
        </w:rPr>
        <w:t xml:space="preserve">The figure in the </w:t>
      </w:r>
      <w:proofErr w:type="spellStart"/>
      <w:r>
        <w:rPr>
          <w:rFonts w:hint="eastAsia"/>
          <w:lang w:val="en-US"/>
        </w:rPr>
        <w:t>WF</w:t>
      </w:r>
      <w:proofErr w:type="spellEnd"/>
      <w:r>
        <w:rPr>
          <w:rFonts w:hint="eastAsia"/>
          <w:lang w:val="en-US"/>
        </w:rPr>
        <w:t xml:space="preserve"> is not very clear in some aspects. For example, it</w:t>
      </w:r>
      <w:r>
        <w:rPr>
          <w:lang w:val="en-US"/>
        </w:rPr>
        <w:t>’</w:t>
      </w:r>
      <w:r>
        <w:rPr>
          <w:rFonts w:hint="eastAsia"/>
          <w:lang w:val="en-US"/>
        </w:rPr>
        <w:t xml:space="preserve">s not clear that if the gain is DL and UL. The main problem is that the output signal in the figure is from two outputs, DL and UL, </w:t>
      </w:r>
      <w:proofErr w:type="gramStart"/>
      <w:r>
        <w:rPr>
          <w:rFonts w:hint="eastAsia"/>
          <w:lang w:val="en-US"/>
        </w:rPr>
        <w:t>then</w:t>
      </w:r>
      <w:proofErr w:type="gramEnd"/>
      <w:r>
        <w:rPr>
          <w:rFonts w:hint="eastAsia"/>
          <w:lang w:val="en-US"/>
        </w:rPr>
        <w:t xml:space="preserve"> it</w:t>
      </w:r>
      <w:r>
        <w:rPr>
          <w:lang w:val="en-US"/>
        </w:rPr>
        <w:t>’</w:t>
      </w:r>
      <w:r>
        <w:rPr>
          <w:rFonts w:hint="eastAsia"/>
          <w:lang w:val="en-US"/>
        </w:rPr>
        <w:t>s not clear how to verify the requirements. There</w:t>
      </w:r>
      <w:r>
        <w:rPr>
          <w:lang w:val="en-US"/>
        </w:rPr>
        <w:t>’</w:t>
      </w:r>
      <w:r>
        <w:rPr>
          <w:rFonts w:hint="eastAsia"/>
          <w:lang w:val="en-US"/>
        </w:rPr>
        <w:t xml:space="preserve">s another confusing aspect that how to understand the GP and if it </w:t>
      </w:r>
      <w:r>
        <w:rPr>
          <w:lang w:val="en-US"/>
        </w:rPr>
        <w:t>needs</w:t>
      </w:r>
      <w:r>
        <w:rPr>
          <w:rFonts w:hint="eastAsia"/>
          <w:lang w:val="en-US"/>
        </w:rPr>
        <w:t xml:space="preserve"> to be tested. In order to make the figure and the requirements clearer, one solution could be define the requirements in two figures. For example</w:t>
      </w:r>
      <w:r w:rsidR="00743D72">
        <w:rPr>
          <w:rFonts w:hint="eastAsia"/>
          <w:lang w:val="en-US"/>
        </w:rPr>
        <w:t xml:space="preserve">, use the following two figures to define the </w:t>
      </w:r>
      <w:r w:rsidR="00743D72">
        <w:rPr>
          <w:lang w:val="en-US"/>
        </w:rPr>
        <w:t>requirements</w:t>
      </w:r>
      <w:r w:rsidR="00743D72">
        <w:rPr>
          <w:rFonts w:hint="eastAsia"/>
          <w:lang w:val="en-US"/>
        </w:rPr>
        <w:t xml:space="preserve"> for DL and UL. </w:t>
      </w:r>
    </w:p>
    <w:p w:rsidR="00786FE2" w:rsidRPr="00786FE2" w:rsidRDefault="00786FE2" w:rsidP="00060135">
      <w:pPr>
        <w:rPr>
          <w:lang w:val="en-US"/>
        </w:rPr>
      </w:pPr>
    </w:p>
    <w:p w:rsidR="00EA7932" w:rsidRDefault="00EA7932" w:rsidP="00060135"/>
    <w:p w:rsidR="00350BD9" w:rsidRDefault="00CF1C8B" w:rsidP="00060135">
      <w:r>
        <w:rPr>
          <w:rFonts w:hint="eastAsia"/>
          <w:noProof/>
          <w:lang w:val="en-US"/>
        </w:rPr>
        <mc:AlternateContent>
          <mc:Choice Requires="wpc">
            <w:drawing>
              <wp:inline distT="0" distB="0" distL="0" distR="0" wp14:anchorId="0BA972BA" wp14:editId="7EA2F793">
                <wp:extent cx="5876296" cy="3212004"/>
                <wp:effectExtent l="0" t="0" r="0" b="0"/>
                <wp:docPr id="76" name="画布 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w="9525"/>
                      </wpc:whole>
                      <wps:wsp>
                        <wps:cNvPr id="51" name="矩形 51"/>
                        <wps:cNvSpPr/>
                        <wps:spPr>
                          <a:xfrm>
                            <a:off x="2724331" y="1288502"/>
                            <a:ext cx="1314967" cy="172380"/>
                          </a:xfrm>
                          <a:prstGeom prst="rect">
                            <a:avLst/>
                          </a:prstGeom>
                          <a:pattFill prst="wdUpDiag">
                            <a:fgClr>
                              <a:sysClr val="windowText" lastClr="000000"/>
                            </a:fgClr>
                            <a:bgClr>
                              <a:sysClr val="window" lastClr="FFFFFF"/>
                            </a:bgClr>
                          </a:pattFill>
                          <a:ln w="9525"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F1C8B" w:rsidRDefault="00CF1C8B" w:rsidP="00CF1C8B"/>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53" name="直接连接符 53"/>
                        <wps:cNvCnPr/>
                        <wps:spPr>
                          <a:xfrm>
                            <a:off x="2221622" y="132445"/>
                            <a:ext cx="12227" cy="167915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6" name="直接连接符 56"/>
                        <wps:cNvCnPr/>
                        <wps:spPr>
                          <a:xfrm>
                            <a:off x="4547224" y="134813"/>
                            <a:ext cx="0" cy="16540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8" name="任意多边形 58"/>
                        <wps:cNvSpPr/>
                        <wps:spPr>
                          <a:xfrm>
                            <a:off x="1938471" y="521799"/>
                            <a:ext cx="632088" cy="994125"/>
                          </a:xfrm>
                          <a:custGeom>
                            <a:avLst/>
                            <a:gdLst>
                              <a:gd name="connsiteX0" fmla="*/ 0 w 723900"/>
                              <a:gd name="connsiteY0" fmla="*/ 0 h 1646767"/>
                              <a:gd name="connsiteX1" fmla="*/ 46567 w 723900"/>
                              <a:gd name="connsiteY1" fmla="*/ 21167 h 1646767"/>
                              <a:gd name="connsiteX2" fmla="*/ 59267 w 723900"/>
                              <a:gd name="connsiteY2" fmla="*/ 29634 h 1646767"/>
                              <a:gd name="connsiteX3" fmla="*/ 63500 w 723900"/>
                              <a:gd name="connsiteY3" fmla="*/ 42334 h 1646767"/>
                              <a:gd name="connsiteX4" fmla="*/ 71967 w 723900"/>
                              <a:gd name="connsiteY4" fmla="*/ 55034 h 1646767"/>
                              <a:gd name="connsiteX5" fmla="*/ 84667 w 723900"/>
                              <a:gd name="connsiteY5" fmla="*/ 88900 h 1646767"/>
                              <a:gd name="connsiteX6" fmla="*/ 93133 w 723900"/>
                              <a:gd name="connsiteY6" fmla="*/ 118534 h 1646767"/>
                              <a:gd name="connsiteX7" fmla="*/ 101600 w 723900"/>
                              <a:gd name="connsiteY7" fmla="*/ 131234 h 1646767"/>
                              <a:gd name="connsiteX8" fmla="*/ 110067 w 723900"/>
                              <a:gd name="connsiteY8" fmla="*/ 156634 h 1646767"/>
                              <a:gd name="connsiteX9" fmla="*/ 118533 w 723900"/>
                              <a:gd name="connsiteY9" fmla="*/ 194734 h 1646767"/>
                              <a:gd name="connsiteX10" fmla="*/ 127000 w 723900"/>
                              <a:gd name="connsiteY10" fmla="*/ 275167 h 1646767"/>
                              <a:gd name="connsiteX11" fmla="*/ 135467 w 723900"/>
                              <a:gd name="connsiteY11" fmla="*/ 351367 h 1646767"/>
                              <a:gd name="connsiteX12" fmla="*/ 143933 w 723900"/>
                              <a:gd name="connsiteY12" fmla="*/ 448734 h 1646767"/>
                              <a:gd name="connsiteX13" fmla="*/ 152400 w 723900"/>
                              <a:gd name="connsiteY13" fmla="*/ 482600 h 1646767"/>
                              <a:gd name="connsiteX14" fmla="*/ 156633 w 723900"/>
                              <a:gd name="connsiteY14" fmla="*/ 524934 h 1646767"/>
                              <a:gd name="connsiteX15" fmla="*/ 160867 w 723900"/>
                              <a:gd name="connsiteY15" fmla="*/ 541867 h 1646767"/>
                              <a:gd name="connsiteX16" fmla="*/ 165100 w 723900"/>
                              <a:gd name="connsiteY16" fmla="*/ 563034 h 1646767"/>
                              <a:gd name="connsiteX17" fmla="*/ 173567 w 723900"/>
                              <a:gd name="connsiteY17" fmla="*/ 588434 h 1646767"/>
                              <a:gd name="connsiteX18" fmla="*/ 177800 w 723900"/>
                              <a:gd name="connsiteY18" fmla="*/ 647700 h 1646767"/>
                              <a:gd name="connsiteX19" fmla="*/ 182033 w 723900"/>
                              <a:gd name="connsiteY19" fmla="*/ 677334 h 1646767"/>
                              <a:gd name="connsiteX20" fmla="*/ 190500 w 723900"/>
                              <a:gd name="connsiteY20" fmla="*/ 800100 h 1646767"/>
                              <a:gd name="connsiteX21" fmla="*/ 198967 w 723900"/>
                              <a:gd name="connsiteY21" fmla="*/ 838200 h 1646767"/>
                              <a:gd name="connsiteX22" fmla="*/ 203200 w 723900"/>
                              <a:gd name="connsiteY22" fmla="*/ 876300 h 1646767"/>
                              <a:gd name="connsiteX23" fmla="*/ 207433 w 723900"/>
                              <a:gd name="connsiteY23" fmla="*/ 901700 h 1646767"/>
                              <a:gd name="connsiteX24" fmla="*/ 203200 w 723900"/>
                              <a:gd name="connsiteY24" fmla="*/ 1193800 h 1646767"/>
                              <a:gd name="connsiteX25" fmla="*/ 198967 w 723900"/>
                              <a:gd name="connsiteY25" fmla="*/ 1270000 h 1646767"/>
                              <a:gd name="connsiteX26" fmla="*/ 194733 w 723900"/>
                              <a:gd name="connsiteY26" fmla="*/ 1392767 h 1646767"/>
                              <a:gd name="connsiteX27" fmla="*/ 198967 w 723900"/>
                              <a:gd name="connsiteY27" fmla="*/ 1439334 h 1646767"/>
                              <a:gd name="connsiteX28" fmla="*/ 203200 w 723900"/>
                              <a:gd name="connsiteY28" fmla="*/ 1452034 h 1646767"/>
                              <a:gd name="connsiteX29" fmla="*/ 207433 w 723900"/>
                              <a:gd name="connsiteY29" fmla="*/ 1477434 h 1646767"/>
                              <a:gd name="connsiteX30" fmla="*/ 215900 w 723900"/>
                              <a:gd name="connsiteY30" fmla="*/ 1502834 h 1646767"/>
                              <a:gd name="connsiteX31" fmla="*/ 228600 w 723900"/>
                              <a:gd name="connsiteY31" fmla="*/ 1540934 h 1646767"/>
                              <a:gd name="connsiteX32" fmla="*/ 249767 w 723900"/>
                              <a:gd name="connsiteY32" fmla="*/ 1579034 h 1646767"/>
                              <a:gd name="connsiteX33" fmla="*/ 258233 w 723900"/>
                              <a:gd name="connsiteY33" fmla="*/ 1591734 h 1646767"/>
                              <a:gd name="connsiteX34" fmla="*/ 283633 w 723900"/>
                              <a:gd name="connsiteY34" fmla="*/ 1608667 h 1646767"/>
                              <a:gd name="connsiteX35" fmla="*/ 330200 w 723900"/>
                              <a:gd name="connsiteY35" fmla="*/ 1638300 h 1646767"/>
                              <a:gd name="connsiteX36" fmla="*/ 385233 w 723900"/>
                              <a:gd name="connsiteY36" fmla="*/ 1646767 h 1646767"/>
                              <a:gd name="connsiteX37" fmla="*/ 723900 w 723900"/>
                              <a:gd name="connsiteY37" fmla="*/ 1642534 h 16467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Lst>
                            <a:rect l="l" t="t" r="r" b="b"/>
                            <a:pathLst>
                              <a:path w="723900" h="1646767">
                                <a:moveTo>
                                  <a:pt x="0" y="0"/>
                                </a:moveTo>
                                <a:cubicBezTo>
                                  <a:pt x="31144" y="6230"/>
                                  <a:pt x="15181" y="243"/>
                                  <a:pt x="46567" y="21167"/>
                                </a:cubicBezTo>
                                <a:lnTo>
                                  <a:pt x="59267" y="29634"/>
                                </a:lnTo>
                                <a:cubicBezTo>
                                  <a:pt x="60678" y="33867"/>
                                  <a:pt x="61504" y="38343"/>
                                  <a:pt x="63500" y="42334"/>
                                </a:cubicBezTo>
                                <a:cubicBezTo>
                                  <a:pt x="65775" y="46885"/>
                                  <a:pt x="70180" y="50270"/>
                                  <a:pt x="71967" y="55034"/>
                                </a:cubicBezTo>
                                <a:cubicBezTo>
                                  <a:pt x="87661" y="96883"/>
                                  <a:pt x="64810" y="59116"/>
                                  <a:pt x="84667" y="88900"/>
                                </a:cubicBezTo>
                                <a:cubicBezTo>
                                  <a:pt x="86023" y="94325"/>
                                  <a:pt x="90097" y="112461"/>
                                  <a:pt x="93133" y="118534"/>
                                </a:cubicBezTo>
                                <a:cubicBezTo>
                                  <a:pt x="95408" y="123085"/>
                                  <a:pt x="98778" y="127001"/>
                                  <a:pt x="101600" y="131234"/>
                                </a:cubicBezTo>
                                <a:cubicBezTo>
                                  <a:pt x="104422" y="139701"/>
                                  <a:pt x="107903" y="147976"/>
                                  <a:pt x="110067" y="156634"/>
                                </a:cubicBezTo>
                                <a:cubicBezTo>
                                  <a:pt x="113149" y="168962"/>
                                  <a:pt x="116741" y="182190"/>
                                  <a:pt x="118533" y="194734"/>
                                </a:cubicBezTo>
                                <a:cubicBezTo>
                                  <a:pt x="120105" y="205734"/>
                                  <a:pt x="126189" y="265837"/>
                                  <a:pt x="127000" y="275167"/>
                                </a:cubicBezTo>
                                <a:cubicBezTo>
                                  <a:pt x="132889" y="342894"/>
                                  <a:pt x="127192" y="310000"/>
                                  <a:pt x="135467" y="351367"/>
                                </a:cubicBezTo>
                                <a:cubicBezTo>
                                  <a:pt x="138289" y="383823"/>
                                  <a:pt x="133629" y="417828"/>
                                  <a:pt x="143933" y="448734"/>
                                </a:cubicBezTo>
                                <a:cubicBezTo>
                                  <a:pt x="150443" y="468260"/>
                                  <a:pt x="147292" y="457058"/>
                                  <a:pt x="152400" y="482600"/>
                                </a:cubicBezTo>
                                <a:cubicBezTo>
                                  <a:pt x="153811" y="496711"/>
                                  <a:pt x="154627" y="510895"/>
                                  <a:pt x="156633" y="524934"/>
                                </a:cubicBezTo>
                                <a:cubicBezTo>
                                  <a:pt x="157456" y="530694"/>
                                  <a:pt x="159605" y="536187"/>
                                  <a:pt x="160867" y="541867"/>
                                </a:cubicBezTo>
                                <a:cubicBezTo>
                                  <a:pt x="162428" y="548891"/>
                                  <a:pt x="163207" y="556092"/>
                                  <a:pt x="165100" y="563034"/>
                                </a:cubicBezTo>
                                <a:cubicBezTo>
                                  <a:pt x="167448" y="571644"/>
                                  <a:pt x="173567" y="588434"/>
                                  <a:pt x="173567" y="588434"/>
                                </a:cubicBezTo>
                                <a:cubicBezTo>
                                  <a:pt x="174978" y="608189"/>
                                  <a:pt x="175922" y="627984"/>
                                  <a:pt x="177800" y="647700"/>
                                </a:cubicBezTo>
                                <a:cubicBezTo>
                                  <a:pt x="178746" y="657633"/>
                                  <a:pt x="181346" y="667379"/>
                                  <a:pt x="182033" y="677334"/>
                                </a:cubicBezTo>
                                <a:cubicBezTo>
                                  <a:pt x="189434" y="784637"/>
                                  <a:pt x="181001" y="738353"/>
                                  <a:pt x="190500" y="800100"/>
                                </a:cubicBezTo>
                                <a:cubicBezTo>
                                  <a:pt x="194757" y="827774"/>
                                  <a:pt x="192387" y="818463"/>
                                  <a:pt x="198967" y="838200"/>
                                </a:cubicBezTo>
                                <a:cubicBezTo>
                                  <a:pt x="200378" y="850900"/>
                                  <a:pt x="201511" y="863634"/>
                                  <a:pt x="203200" y="876300"/>
                                </a:cubicBezTo>
                                <a:cubicBezTo>
                                  <a:pt x="204334" y="884808"/>
                                  <a:pt x="207433" y="893117"/>
                                  <a:pt x="207433" y="901700"/>
                                </a:cubicBezTo>
                                <a:cubicBezTo>
                                  <a:pt x="207433" y="999077"/>
                                  <a:pt x="205438" y="1096449"/>
                                  <a:pt x="203200" y="1193800"/>
                                </a:cubicBezTo>
                                <a:cubicBezTo>
                                  <a:pt x="202615" y="1219232"/>
                                  <a:pt x="200049" y="1244584"/>
                                  <a:pt x="198967" y="1270000"/>
                                </a:cubicBezTo>
                                <a:cubicBezTo>
                                  <a:pt x="197226" y="1310910"/>
                                  <a:pt x="196144" y="1351845"/>
                                  <a:pt x="194733" y="1392767"/>
                                </a:cubicBezTo>
                                <a:cubicBezTo>
                                  <a:pt x="196144" y="1408289"/>
                                  <a:pt x="196763" y="1423904"/>
                                  <a:pt x="198967" y="1439334"/>
                                </a:cubicBezTo>
                                <a:cubicBezTo>
                                  <a:pt x="199598" y="1443751"/>
                                  <a:pt x="202232" y="1447678"/>
                                  <a:pt x="203200" y="1452034"/>
                                </a:cubicBezTo>
                                <a:cubicBezTo>
                                  <a:pt x="205062" y="1460413"/>
                                  <a:pt x="205351" y="1469107"/>
                                  <a:pt x="207433" y="1477434"/>
                                </a:cubicBezTo>
                                <a:cubicBezTo>
                                  <a:pt x="209598" y="1486092"/>
                                  <a:pt x="213078" y="1494367"/>
                                  <a:pt x="215900" y="1502834"/>
                                </a:cubicBezTo>
                                <a:lnTo>
                                  <a:pt x="228600" y="1540934"/>
                                </a:lnTo>
                                <a:cubicBezTo>
                                  <a:pt x="236051" y="1563289"/>
                                  <a:pt x="230357" y="1549919"/>
                                  <a:pt x="249767" y="1579034"/>
                                </a:cubicBezTo>
                                <a:cubicBezTo>
                                  <a:pt x="252589" y="1583267"/>
                                  <a:pt x="254000" y="1588912"/>
                                  <a:pt x="258233" y="1591734"/>
                                </a:cubicBezTo>
                                <a:cubicBezTo>
                                  <a:pt x="266700" y="1597378"/>
                                  <a:pt x="276438" y="1601472"/>
                                  <a:pt x="283633" y="1608667"/>
                                </a:cubicBezTo>
                                <a:cubicBezTo>
                                  <a:pt x="300608" y="1625642"/>
                                  <a:pt x="300780" y="1628492"/>
                                  <a:pt x="330200" y="1638300"/>
                                </a:cubicBezTo>
                                <a:cubicBezTo>
                                  <a:pt x="356353" y="1647019"/>
                                  <a:pt x="338460" y="1642090"/>
                                  <a:pt x="385233" y="1646767"/>
                                </a:cubicBezTo>
                                <a:cubicBezTo>
                                  <a:pt x="605346" y="1640975"/>
                                  <a:pt x="492459" y="1642534"/>
                                  <a:pt x="723900" y="1642534"/>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61" name="直接连接符 61"/>
                        <wps:cNvCnPr/>
                        <wps:spPr>
                          <a:xfrm>
                            <a:off x="1999984" y="134811"/>
                            <a:ext cx="20378" cy="167915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2" name="直接连接符 62"/>
                        <wps:cNvCnPr/>
                        <wps:spPr>
                          <a:xfrm>
                            <a:off x="1197026" y="128915"/>
                            <a:ext cx="20377" cy="1654026"/>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4779537" y="134812"/>
                            <a:ext cx="20378" cy="16513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8" name="文本框 68"/>
                        <wps:cNvSpPr txBox="1"/>
                        <wps:spPr bwMode="auto">
                          <a:xfrm>
                            <a:off x="1177710" y="575541"/>
                            <a:ext cx="856418" cy="232102"/>
                          </a:xfrm>
                          <a:prstGeom prst="rect">
                            <a:avLst/>
                          </a:prstGeom>
                          <a:noFill/>
                          <a:ln w="9525">
                            <a:noFill/>
                            <a:miter lim="800000"/>
                            <a:headEnd/>
                            <a:tailEnd/>
                          </a:ln>
                        </wps:spPr>
                        <wps:txbx>
                          <w:txbxContent>
                            <w:p w:rsidR="00CF1C8B" w:rsidRPr="00350BD9" w:rsidRDefault="00CF1C8B" w:rsidP="00CF1C8B">
                              <w:pPr>
                                <w:rPr>
                                  <w:sz w:val="15"/>
                                </w:rPr>
                              </w:pPr>
                              <w:r w:rsidRPr="00350BD9">
                                <w:rPr>
                                  <w:rFonts w:hint="eastAsia"/>
                                  <w:sz w:val="15"/>
                                </w:rPr>
                                <w:t>DL transmission</w:t>
                              </w:r>
                            </w:p>
                          </w:txbxContent>
                        </wps:txbx>
                        <wps:bodyPr rot="0" spcFirstLastPara="0" vertOverflow="overflow" horzOverflow="overflow" vert="horz" wrap="square" lIns="83087" tIns="41544" rIns="83087" bIns="41544" numCol="1" spcCol="0" rtlCol="0" fromWordArt="0" anchor="t" anchorCtr="0" forceAA="0" upright="1" compatLnSpc="1">
                          <a:prstTxWarp prst="textNoShape">
                            <a:avLst/>
                          </a:prstTxWarp>
                          <a:noAutofit/>
                        </wps:bodyPr>
                      </wps:wsp>
                      <wps:wsp>
                        <wps:cNvPr id="70" name="直接连接符 70"/>
                        <wps:cNvCnPr>
                          <a:endCxn id="58" idx="0"/>
                        </wps:cNvCnPr>
                        <wps:spPr>
                          <a:xfrm flipV="1">
                            <a:off x="1736859" y="521799"/>
                            <a:ext cx="201612" cy="2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1" name="直接连接符 71"/>
                        <wps:cNvCnPr/>
                        <wps:spPr>
                          <a:xfrm>
                            <a:off x="2570565" y="1516005"/>
                            <a:ext cx="15662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2" name="文本框 37"/>
                        <wps:cNvSpPr txBox="1"/>
                        <wps:spPr bwMode="auto">
                          <a:xfrm>
                            <a:off x="1159159" y="2241906"/>
                            <a:ext cx="861200" cy="259796"/>
                          </a:xfrm>
                          <a:prstGeom prst="rect">
                            <a:avLst/>
                          </a:prstGeom>
                          <a:noFill/>
                          <a:ln w="9525">
                            <a:noFill/>
                            <a:miter lim="800000"/>
                            <a:headEnd/>
                            <a:tailEnd/>
                          </a:ln>
                        </wps:spPr>
                        <wps:txbx>
                          <w:txbxContent>
                            <w:p w:rsidR="00CF1C8B" w:rsidRDefault="00CF1C8B" w:rsidP="00CF1C8B">
                              <w:pPr>
                                <w:pStyle w:val="af6"/>
                                <w:overflowPunct w:val="0"/>
                                <w:spacing w:before="80" w:beforeAutospacing="0" w:after="80" w:afterAutospacing="0"/>
                              </w:pPr>
                              <w:r>
                                <w:rPr>
                                  <w:rFonts w:hint="eastAsia"/>
                                  <w:sz w:val="15"/>
                                  <w:szCs w:val="15"/>
                                </w:rPr>
                                <w:t xml:space="preserve">UL OFF </w:t>
                              </w:r>
                              <w:r w:rsidR="00FA43CD">
                                <w:rPr>
                                  <w:rFonts w:hint="eastAsia"/>
                                  <w:sz w:val="15"/>
                                  <w:szCs w:val="15"/>
                                </w:rPr>
                                <w:t>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73" name="直接箭头连接符 73"/>
                        <wps:cNvCnPr/>
                        <wps:spPr>
                          <a:xfrm>
                            <a:off x="790117" y="1585225"/>
                            <a:ext cx="466713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flipV="1">
                            <a:off x="790116" y="134812"/>
                            <a:ext cx="0" cy="145041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37"/>
                        <wps:cNvSpPr txBox="1"/>
                        <wps:spPr bwMode="auto">
                          <a:xfrm>
                            <a:off x="1" y="1363257"/>
                            <a:ext cx="946305" cy="232352"/>
                          </a:xfrm>
                          <a:prstGeom prst="rect">
                            <a:avLst/>
                          </a:prstGeom>
                          <a:noFill/>
                          <a:ln w="9525">
                            <a:noFill/>
                            <a:miter lim="800000"/>
                            <a:headEnd/>
                            <a:tailEnd/>
                          </a:ln>
                        </wps:spPr>
                        <wps:txbx>
                          <w:txbxContent>
                            <w:p w:rsidR="00CF1C8B" w:rsidRDefault="00CF1C8B" w:rsidP="00CF1C8B">
                              <w:pPr>
                                <w:pStyle w:val="af6"/>
                                <w:overflowPunct w:val="0"/>
                                <w:spacing w:before="80" w:beforeAutospacing="0" w:after="80" w:afterAutospacing="0"/>
                              </w:pPr>
                              <w:r>
                                <w:rPr>
                                  <w:rFonts w:hint="eastAsia"/>
                                  <w:sz w:val="15"/>
                                  <w:szCs w:val="15"/>
                                </w:rPr>
                                <w:t>OFF power level</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4" name="任意多边形 4"/>
                        <wps:cNvSpPr/>
                        <wps:spPr>
                          <a:xfrm>
                            <a:off x="2727187" y="1510110"/>
                            <a:ext cx="1739077" cy="5897"/>
                          </a:xfrm>
                          <a:custGeom>
                            <a:avLst/>
                            <a:gdLst>
                              <a:gd name="connsiteX0" fmla="*/ 0 w 1806388"/>
                              <a:gd name="connsiteY0" fmla="*/ 8964 h 8964"/>
                              <a:gd name="connsiteX1" fmla="*/ 1806388 w 1806388"/>
                              <a:gd name="connsiteY1" fmla="*/ 0 h 8964"/>
                            </a:gdLst>
                            <a:ahLst/>
                            <a:cxnLst>
                              <a:cxn ang="0">
                                <a:pos x="connsiteX0" y="connsiteY0"/>
                              </a:cxn>
                              <a:cxn ang="0">
                                <a:pos x="connsiteX1" y="connsiteY1"/>
                              </a:cxn>
                            </a:cxnLst>
                            <a:rect l="l" t="t" r="r" b="b"/>
                            <a:pathLst>
                              <a:path w="1806388" h="8964">
                                <a:moveTo>
                                  <a:pt x="0" y="8964"/>
                                </a:moveTo>
                                <a:lnTo>
                                  <a:pt x="1806388" y="0"/>
                                </a:ln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5" name="任意多边形 5"/>
                        <wps:cNvSpPr/>
                        <wps:spPr>
                          <a:xfrm>
                            <a:off x="4468363" y="1479913"/>
                            <a:ext cx="78602" cy="30073"/>
                          </a:xfrm>
                          <a:custGeom>
                            <a:avLst/>
                            <a:gdLst>
                              <a:gd name="connsiteX0" fmla="*/ 0 w 62948"/>
                              <a:gd name="connsiteY0" fmla="*/ 43088 h 43088"/>
                              <a:gd name="connsiteX1" fmla="*/ 16566 w 62948"/>
                              <a:gd name="connsiteY1" fmla="*/ 36462 h 43088"/>
                              <a:gd name="connsiteX2" fmla="*/ 33131 w 62948"/>
                              <a:gd name="connsiteY2" fmla="*/ 23210 h 43088"/>
                              <a:gd name="connsiteX3" fmla="*/ 53009 w 62948"/>
                              <a:gd name="connsiteY3" fmla="*/ 9958 h 43088"/>
                              <a:gd name="connsiteX4" fmla="*/ 62948 w 62948"/>
                              <a:gd name="connsiteY4" fmla="*/ 19 h 4308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948" h="43088">
                                <a:moveTo>
                                  <a:pt x="0" y="43088"/>
                                </a:moveTo>
                                <a:cubicBezTo>
                                  <a:pt x="5522" y="40879"/>
                                  <a:pt x="11726" y="39919"/>
                                  <a:pt x="16566" y="36462"/>
                                </a:cubicBezTo>
                                <a:cubicBezTo>
                                  <a:pt x="42793" y="17729"/>
                                  <a:pt x="3923" y="32946"/>
                                  <a:pt x="33131" y="23210"/>
                                </a:cubicBezTo>
                                <a:cubicBezTo>
                                  <a:pt x="39757" y="18793"/>
                                  <a:pt x="48592" y="16584"/>
                                  <a:pt x="53009" y="9958"/>
                                </a:cubicBezTo>
                                <a:cubicBezTo>
                                  <a:pt x="60248" y="-900"/>
                                  <a:pt x="55653" y="19"/>
                                  <a:pt x="62948" y="19"/>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50" name="矩形 50"/>
                        <wps:cNvSpPr/>
                        <wps:spPr>
                          <a:xfrm>
                            <a:off x="4547054" y="2579760"/>
                            <a:ext cx="497568" cy="150919"/>
                          </a:xfrm>
                          <a:prstGeom prst="rect">
                            <a:avLst/>
                          </a:prstGeom>
                          <a:pattFill prst="wdUpDiag">
                            <a:fgClr>
                              <a:sysClr val="windowText" lastClr="000000"/>
                            </a:fgClr>
                            <a:bgClr>
                              <a:sysClr val="window" lastClr="FFFFFF"/>
                            </a:bgClr>
                          </a:pattFill>
                          <a:ln w="9525" cap="flat" cmpd="sng" algn="ctr">
                            <a:no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pPr>
                                <w:pStyle w:val="af6"/>
                                <w:overflowPunct w:val="0"/>
                                <w:spacing w:before="80" w:beforeAutospacing="0" w:after="80" w:afterAutospacing="0"/>
                              </w:pPr>
                              <w:r>
                                <w:rPr>
                                  <w:sz w:val="21"/>
                                  <w:szCs w:val="21"/>
                                </w:rPr>
                                <w:t> </w:t>
                              </w:r>
                            </w:p>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54" name="矩形 54"/>
                        <wps:cNvSpPr/>
                        <wps:spPr>
                          <a:xfrm>
                            <a:off x="988442" y="2537673"/>
                            <a:ext cx="1242583" cy="193107"/>
                          </a:xfrm>
                          <a:prstGeom prst="rect">
                            <a:avLst/>
                          </a:prstGeom>
                          <a:pattFill prst="wdUpDiag">
                            <a:fgClr>
                              <a:schemeClr val="tx1"/>
                            </a:fgClr>
                            <a:bgClr>
                              <a:schemeClr val="bg1"/>
                            </a:bgClr>
                          </a:patt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55" name="直接连接符 55"/>
                        <wps:cNvCnPr/>
                        <wps:spPr>
                          <a:xfrm>
                            <a:off x="2221536" y="1896838"/>
                            <a:ext cx="9486" cy="120377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9" name="直接连接符 59"/>
                        <wps:cNvCnPr/>
                        <wps:spPr>
                          <a:xfrm>
                            <a:off x="2946371" y="1896938"/>
                            <a:ext cx="20174" cy="12038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4033181" y="1896738"/>
                            <a:ext cx="11615" cy="11900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4546682" y="1896638"/>
                            <a:ext cx="0" cy="11789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9" name="任意多边形 69"/>
                        <wps:cNvSpPr/>
                        <wps:spPr>
                          <a:xfrm>
                            <a:off x="2726903" y="2055065"/>
                            <a:ext cx="280605" cy="734733"/>
                          </a:xfrm>
                          <a:custGeom>
                            <a:avLst/>
                            <a:gdLst>
                              <a:gd name="connsiteX0" fmla="*/ 0 w 592667"/>
                              <a:gd name="connsiteY0" fmla="*/ 1460500 h 1460500"/>
                              <a:gd name="connsiteX1" fmla="*/ 55033 w 592667"/>
                              <a:gd name="connsiteY1" fmla="*/ 1456267 h 1460500"/>
                              <a:gd name="connsiteX2" fmla="*/ 67733 w 592667"/>
                              <a:gd name="connsiteY2" fmla="*/ 1452033 h 1460500"/>
                              <a:gd name="connsiteX3" fmla="*/ 71967 w 592667"/>
                              <a:gd name="connsiteY3" fmla="*/ 1418167 h 1460500"/>
                              <a:gd name="connsiteX4" fmla="*/ 80433 w 592667"/>
                              <a:gd name="connsiteY4" fmla="*/ 1405467 h 1460500"/>
                              <a:gd name="connsiteX5" fmla="*/ 84667 w 592667"/>
                              <a:gd name="connsiteY5" fmla="*/ 1392767 h 1460500"/>
                              <a:gd name="connsiteX6" fmla="*/ 114300 w 592667"/>
                              <a:gd name="connsiteY6" fmla="*/ 1358900 h 1460500"/>
                              <a:gd name="connsiteX7" fmla="*/ 143933 w 592667"/>
                              <a:gd name="connsiteY7" fmla="*/ 1325033 h 1460500"/>
                              <a:gd name="connsiteX8" fmla="*/ 152400 w 592667"/>
                              <a:gd name="connsiteY8" fmla="*/ 1312333 h 1460500"/>
                              <a:gd name="connsiteX9" fmla="*/ 165100 w 592667"/>
                              <a:gd name="connsiteY9" fmla="*/ 1303867 h 1460500"/>
                              <a:gd name="connsiteX10" fmla="*/ 169333 w 592667"/>
                              <a:gd name="connsiteY10" fmla="*/ 1291167 h 1460500"/>
                              <a:gd name="connsiteX11" fmla="*/ 177800 w 592667"/>
                              <a:gd name="connsiteY11" fmla="*/ 1278467 h 1460500"/>
                              <a:gd name="connsiteX12" fmla="*/ 194733 w 592667"/>
                              <a:gd name="connsiteY12" fmla="*/ 1227667 h 1460500"/>
                              <a:gd name="connsiteX13" fmla="*/ 207433 w 592667"/>
                              <a:gd name="connsiteY13" fmla="*/ 1219200 h 1460500"/>
                              <a:gd name="connsiteX14" fmla="*/ 220133 w 592667"/>
                              <a:gd name="connsiteY14" fmla="*/ 1172633 h 1460500"/>
                              <a:gd name="connsiteX15" fmla="*/ 228600 w 592667"/>
                              <a:gd name="connsiteY15" fmla="*/ 1159933 h 1460500"/>
                              <a:gd name="connsiteX16" fmla="*/ 241300 w 592667"/>
                              <a:gd name="connsiteY16" fmla="*/ 1117600 h 1460500"/>
                              <a:gd name="connsiteX17" fmla="*/ 245533 w 592667"/>
                              <a:gd name="connsiteY17" fmla="*/ 1104900 h 1460500"/>
                              <a:gd name="connsiteX18" fmla="*/ 249767 w 592667"/>
                              <a:gd name="connsiteY18" fmla="*/ 1092200 h 1460500"/>
                              <a:gd name="connsiteX19" fmla="*/ 258233 w 592667"/>
                              <a:gd name="connsiteY19" fmla="*/ 1058333 h 1460500"/>
                              <a:gd name="connsiteX20" fmla="*/ 262467 w 592667"/>
                              <a:gd name="connsiteY20" fmla="*/ 1045633 h 1460500"/>
                              <a:gd name="connsiteX21" fmla="*/ 266700 w 592667"/>
                              <a:gd name="connsiteY21" fmla="*/ 1028700 h 1460500"/>
                              <a:gd name="connsiteX22" fmla="*/ 270933 w 592667"/>
                              <a:gd name="connsiteY22" fmla="*/ 1016000 h 1460500"/>
                              <a:gd name="connsiteX23" fmla="*/ 279400 w 592667"/>
                              <a:gd name="connsiteY23" fmla="*/ 986367 h 1460500"/>
                              <a:gd name="connsiteX24" fmla="*/ 296333 w 592667"/>
                              <a:gd name="connsiteY24" fmla="*/ 944033 h 1460500"/>
                              <a:gd name="connsiteX25" fmla="*/ 304800 w 592667"/>
                              <a:gd name="connsiteY25" fmla="*/ 927100 h 1460500"/>
                              <a:gd name="connsiteX26" fmla="*/ 321733 w 592667"/>
                              <a:gd name="connsiteY26" fmla="*/ 859367 h 1460500"/>
                              <a:gd name="connsiteX27" fmla="*/ 330200 w 592667"/>
                              <a:gd name="connsiteY27" fmla="*/ 833967 h 1460500"/>
                              <a:gd name="connsiteX28" fmla="*/ 334433 w 592667"/>
                              <a:gd name="connsiteY28" fmla="*/ 800100 h 1460500"/>
                              <a:gd name="connsiteX29" fmla="*/ 338667 w 592667"/>
                              <a:gd name="connsiteY29" fmla="*/ 787400 h 1460500"/>
                              <a:gd name="connsiteX30" fmla="*/ 342900 w 592667"/>
                              <a:gd name="connsiteY30" fmla="*/ 723900 h 1460500"/>
                              <a:gd name="connsiteX31" fmla="*/ 351367 w 592667"/>
                              <a:gd name="connsiteY31" fmla="*/ 681567 h 1460500"/>
                              <a:gd name="connsiteX32" fmla="*/ 355600 w 592667"/>
                              <a:gd name="connsiteY32" fmla="*/ 660400 h 1460500"/>
                              <a:gd name="connsiteX33" fmla="*/ 364067 w 592667"/>
                              <a:gd name="connsiteY33" fmla="*/ 609600 h 1460500"/>
                              <a:gd name="connsiteX34" fmla="*/ 376767 w 592667"/>
                              <a:gd name="connsiteY34" fmla="*/ 571500 h 1460500"/>
                              <a:gd name="connsiteX35" fmla="*/ 385233 w 592667"/>
                              <a:gd name="connsiteY35" fmla="*/ 516467 h 1460500"/>
                              <a:gd name="connsiteX36" fmla="*/ 393700 w 592667"/>
                              <a:gd name="connsiteY36" fmla="*/ 478367 h 1460500"/>
                              <a:gd name="connsiteX37" fmla="*/ 397933 w 592667"/>
                              <a:gd name="connsiteY37" fmla="*/ 448733 h 1460500"/>
                              <a:gd name="connsiteX38" fmla="*/ 402167 w 592667"/>
                              <a:gd name="connsiteY38" fmla="*/ 436033 h 1460500"/>
                              <a:gd name="connsiteX39" fmla="*/ 414867 w 592667"/>
                              <a:gd name="connsiteY39" fmla="*/ 389467 h 1460500"/>
                              <a:gd name="connsiteX40" fmla="*/ 423333 w 592667"/>
                              <a:gd name="connsiteY40" fmla="*/ 342900 h 1460500"/>
                              <a:gd name="connsiteX41" fmla="*/ 427567 w 592667"/>
                              <a:gd name="connsiteY41" fmla="*/ 330200 h 1460500"/>
                              <a:gd name="connsiteX42" fmla="*/ 431800 w 592667"/>
                              <a:gd name="connsiteY42" fmla="*/ 313267 h 1460500"/>
                              <a:gd name="connsiteX43" fmla="*/ 436033 w 592667"/>
                              <a:gd name="connsiteY43" fmla="*/ 300567 h 1460500"/>
                              <a:gd name="connsiteX44" fmla="*/ 440267 w 592667"/>
                              <a:gd name="connsiteY44" fmla="*/ 279400 h 1460500"/>
                              <a:gd name="connsiteX45" fmla="*/ 448733 w 592667"/>
                              <a:gd name="connsiteY45" fmla="*/ 254000 h 1460500"/>
                              <a:gd name="connsiteX46" fmla="*/ 452967 w 592667"/>
                              <a:gd name="connsiteY46" fmla="*/ 224367 h 1460500"/>
                              <a:gd name="connsiteX47" fmla="*/ 457200 w 592667"/>
                              <a:gd name="connsiteY47" fmla="*/ 211667 h 1460500"/>
                              <a:gd name="connsiteX48" fmla="*/ 465667 w 592667"/>
                              <a:gd name="connsiteY48" fmla="*/ 182033 h 1460500"/>
                              <a:gd name="connsiteX49" fmla="*/ 469900 w 592667"/>
                              <a:gd name="connsiteY49" fmla="*/ 152400 h 1460500"/>
                              <a:gd name="connsiteX50" fmla="*/ 478367 w 592667"/>
                              <a:gd name="connsiteY50" fmla="*/ 127000 h 1460500"/>
                              <a:gd name="connsiteX51" fmla="*/ 482600 w 592667"/>
                              <a:gd name="connsiteY51" fmla="*/ 101600 h 1460500"/>
                              <a:gd name="connsiteX52" fmla="*/ 486833 w 592667"/>
                              <a:gd name="connsiteY52" fmla="*/ 88900 h 1460500"/>
                              <a:gd name="connsiteX53" fmla="*/ 491067 w 592667"/>
                              <a:gd name="connsiteY53" fmla="*/ 67733 h 1460500"/>
                              <a:gd name="connsiteX54" fmla="*/ 529167 w 592667"/>
                              <a:gd name="connsiteY54" fmla="*/ 38100 h 1460500"/>
                              <a:gd name="connsiteX55" fmla="*/ 541867 w 592667"/>
                              <a:gd name="connsiteY55" fmla="*/ 25400 h 1460500"/>
                              <a:gd name="connsiteX56" fmla="*/ 567267 w 592667"/>
                              <a:gd name="connsiteY56" fmla="*/ 16933 h 1460500"/>
                              <a:gd name="connsiteX57" fmla="*/ 579967 w 592667"/>
                              <a:gd name="connsiteY57" fmla="*/ 4233 h 1460500"/>
                              <a:gd name="connsiteX58" fmla="*/ 592667 w 592667"/>
                              <a:gd name="connsiteY58" fmla="*/ 0 h 14605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Lst>
                            <a:rect l="l" t="t" r="r" b="b"/>
                            <a:pathLst>
                              <a:path w="592667" h="1460500">
                                <a:moveTo>
                                  <a:pt x="0" y="1460500"/>
                                </a:moveTo>
                                <a:cubicBezTo>
                                  <a:pt x="18344" y="1459089"/>
                                  <a:pt x="36777" y="1458549"/>
                                  <a:pt x="55033" y="1456267"/>
                                </a:cubicBezTo>
                                <a:cubicBezTo>
                                  <a:pt x="59461" y="1455713"/>
                                  <a:pt x="65921" y="1456111"/>
                                  <a:pt x="67733" y="1452033"/>
                                </a:cubicBezTo>
                                <a:cubicBezTo>
                                  <a:pt x="72354" y="1441637"/>
                                  <a:pt x="68974" y="1429143"/>
                                  <a:pt x="71967" y="1418167"/>
                                </a:cubicBezTo>
                                <a:cubicBezTo>
                                  <a:pt x="73306" y="1413259"/>
                                  <a:pt x="78158" y="1410018"/>
                                  <a:pt x="80433" y="1405467"/>
                                </a:cubicBezTo>
                                <a:cubicBezTo>
                                  <a:pt x="82429" y="1401476"/>
                                  <a:pt x="82500" y="1396668"/>
                                  <a:pt x="84667" y="1392767"/>
                                </a:cubicBezTo>
                                <a:cubicBezTo>
                                  <a:pt x="99194" y="1366619"/>
                                  <a:pt x="95748" y="1371269"/>
                                  <a:pt x="114300" y="1358900"/>
                                </a:cubicBezTo>
                                <a:cubicBezTo>
                                  <a:pt x="134055" y="1329267"/>
                                  <a:pt x="122766" y="1339145"/>
                                  <a:pt x="143933" y="1325033"/>
                                </a:cubicBezTo>
                                <a:cubicBezTo>
                                  <a:pt x="146755" y="1320800"/>
                                  <a:pt x="148802" y="1315931"/>
                                  <a:pt x="152400" y="1312333"/>
                                </a:cubicBezTo>
                                <a:cubicBezTo>
                                  <a:pt x="155998" y="1308736"/>
                                  <a:pt x="161922" y="1307840"/>
                                  <a:pt x="165100" y="1303867"/>
                                </a:cubicBezTo>
                                <a:cubicBezTo>
                                  <a:pt x="167888" y="1300383"/>
                                  <a:pt x="167337" y="1295158"/>
                                  <a:pt x="169333" y="1291167"/>
                                </a:cubicBezTo>
                                <a:cubicBezTo>
                                  <a:pt x="171608" y="1286616"/>
                                  <a:pt x="174978" y="1282700"/>
                                  <a:pt x="177800" y="1278467"/>
                                </a:cubicBezTo>
                                <a:lnTo>
                                  <a:pt x="194733" y="1227667"/>
                                </a:lnTo>
                                <a:cubicBezTo>
                                  <a:pt x="196342" y="1222840"/>
                                  <a:pt x="203200" y="1222022"/>
                                  <a:pt x="207433" y="1219200"/>
                                </a:cubicBezTo>
                                <a:cubicBezTo>
                                  <a:pt x="209705" y="1207844"/>
                                  <a:pt x="213997" y="1181837"/>
                                  <a:pt x="220133" y="1172633"/>
                                </a:cubicBezTo>
                                <a:lnTo>
                                  <a:pt x="228600" y="1159933"/>
                                </a:lnTo>
                                <a:cubicBezTo>
                                  <a:pt x="234998" y="1134339"/>
                                  <a:pt x="230992" y="1148524"/>
                                  <a:pt x="241300" y="1117600"/>
                                </a:cubicBezTo>
                                <a:lnTo>
                                  <a:pt x="245533" y="1104900"/>
                                </a:lnTo>
                                <a:cubicBezTo>
                                  <a:pt x="246944" y="1100667"/>
                                  <a:pt x="248685" y="1096529"/>
                                  <a:pt x="249767" y="1092200"/>
                                </a:cubicBezTo>
                                <a:cubicBezTo>
                                  <a:pt x="252589" y="1080911"/>
                                  <a:pt x="254553" y="1069372"/>
                                  <a:pt x="258233" y="1058333"/>
                                </a:cubicBezTo>
                                <a:cubicBezTo>
                                  <a:pt x="259644" y="1054100"/>
                                  <a:pt x="261241" y="1049924"/>
                                  <a:pt x="262467" y="1045633"/>
                                </a:cubicBezTo>
                                <a:cubicBezTo>
                                  <a:pt x="264065" y="1040039"/>
                                  <a:pt x="265102" y="1034294"/>
                                  <a:pt x="266700" y="1028700"/>
                                </a:cubicBezTo>
                                <a:cubicBezTo>
                                  <a:pt x="267926" y="1024409"/>
                                  <a:pt x="269707" y="1020291"/>
                                  <a:pt x="270933" y="1016000"/>
                                </a:cubicBezTo>
                                <a:cubicBezTo>
                                  <a:pt x="273999" y="1005268"/>
                                  <a:pt x="275053" y="996510"/>
                                  <a:pt x="279400" y="986367"/>
                                </a:cubicBezTo>
                                <a:cubicBezTo>
                                  <a:pt x="298087" y="942764"/>
                                  <a:pt x="277064" y="1001846"/>
                                  <a:pt x="296333" y="944033"/>
                                </a:cubicBezTo>
                                <a:cubicBezTo>
                                  <a:pt x="298328" y="938046"/>
                                  <a:pt x="302456" y="932959"/>
                                  <a:pt x="304800" y="927100"/>
                                </a:cubicBezTo>
                                <a:cubicBezTo>
                                  <a:pt x="315215" y="901064"/>
                                  <a:pt x="315714" y="889464"/>
                                  <a:pt x="321733" y="859367"/>
                                </a:cubicBezTo>
                                <a:cubicBezTo>
                                  <a:pt x="323483" y="850616"/>
                                  <a:pt x="330200" y="833967"/>
                                  <a:pt x="330200" y="833967"/>
                                </a:cubicBezTo>
                                <a:cubicBezTo>
                                  <a:pt x="331611" y="822678"/>
                                  <a:pt x="332398" y="811293"/>
                                  <a:pt x="334433" y="800100"/>
                                </a:cubicBezTo>
                                <a:cubicBezTo>
                                  <a:pt x="335231" y="795710"/>
                                  <a:pt x="338174" y="791835"/>
                                  <a:pt x="338667" y="787400"/>
                                </a:cubicBezTo>
                                <a:cubicBezTo>
                                  <a:pt x="341010" y="766316"/>
                                  <a:pt x="340372" y="744963"/>
                                  <a:pt x="342900" y="723900"/>
                                </a:cubicBezTo>
                                <a:cubicBezTo>
                                  <a:pt x="344615" y="709612"/>
                                  <a:pt x="348545" y="695678"/>
                                  <a:pt x="351367" y="681567"/>
                                </a:cubicBezTo>
                                <a:lnTo>
                                  <a:pt x="355600" y="660400"/>
                                </a:lnTo>
                                <a:cubicBezTo>
                                  <a:pt x="360146" y="637668"/>
                                  <a:pt x="358384" y="630438"/>
                                  <a:pt x="364067" y="609600"/>
                                </a:cubicBezTo>
                                <a:cubicBezTo>
                                  <a:pt x="364077" y="609562"/>
                                  <a:pt x="374644" y="577869"/>
                                  <a:pt x="376767" y="571500"/>
                                </a:cubicBezTo>
                                <a:cubicBezTo>
                                  <a:pt x="380809" y="559377"/>
                                  <a:pt x="383937" y="525535"/>
                                  <a:pt x="385233" y="516467"/>
                                </a:cubicBezTo>
                                <a:cubicBezTo>
                                  <a:pt x="388958" y="490394"/>
                                  <a:pt x="387399" y="497272"/>
                                  <a:pt x="393700" y="478367"/>
                                </a:cubicBezTo>
                                <a:cubicBezTo>
                                  <a:pt x="395111" y="468489"/>
                                  <a:pt x="395976" y="458517"/>
                                  <a:pt x="397933" y="448733"/>
                                </a:cubicBezTo>
                                <a:cubicBezTo>
                                  <a:pt x="398808" y="444357"/>
                                  <a:pt x="400993" y="440338"/>
                                  <a:pt x="402167" y="436033"/>
                                </a:cubicBezTo>
                                <a:cubicBezTo>
                                  <a:pt x="416490" y="383514"/>
                                  <a:pt x="405122" y="418699"/>
                                  <a:pt x="414867" y="389467"/>
                                </a:cubicBezTo>
                                <a:cubicBezTo>
                                  <a:pt x="416753" y="378150"/>
                                  <a:pt x="420376" y="354729"/>
                                  <a:pt x="423333" y="342900"/>
                                </a:cubicBezTo>
                                <a:cubicBezTo>
                                  <a:pt x="424415" y="338571"/>
                                  <a:pt x="426341" y="334491"/>
                                  <a:pt x="427567" y="330200"/>
                                </a:cubicBezTo>
                                <a:cubicBezTo>
                                  <a:pt x="429165" y="324606"/>
                                  <a:pt x="430202" y="318861"/>
                                  <a:pt x="431800" y="313267"/>
                                </a:cubicBezTo>
                                <a:cubicBezTo>
                                  <a:pt x="433026" y="308976"/>
                                  <a:pt x="434951" y="304896"/>
                                  <a:pt x="436033" y="300567"/>
                                </a:cubicBezTo>
                                <a:cubicBezTo>
                                  <a:pt x="437778" y="293586"/>
                                  <a:pt x="438374" y="286342"/>
                                  <a:pt x="440267" y="279400"/>
                                </a:cubicBezTo>
                                <a:cubicBezTo>
                                  <a:pt x="442615" y="270790"/>
                                  <a:pt x="448733" y="254000"/>
                                  <a:pt x="448733" y="254000"/>
                                </a:cubicBezTo>
                                <a:cubicBezTo>
                                  <a:pt x="450144" y="244122"/>
                                  <a:pt x="451010" y="234151"/>
                                  <a:pt x="452967" y="224367"/>
                                </a:cubicBezTo>
                                <a:cubicBezTo>
                                  <a:pt x="453842" y="219991"/>
                                  <a:pt x="455974" y="215958"/>
                                  <a:pt x="457200" y="211667"/>
                                </a:cubicBezTo>
                                <a:cubicBezTo>
                                  <a:pt x="467823" y="174483"/>
                                  <a:pt x="455522" y="212463"/>
                                  <a:pt x="465667" y="182033"/>
                                </a:cubicBezTo>
                                <a:cubicBezTo>
                                  <a:pt x="467078" y="172155"/>
                                  <a:pt x="467656" y="162122"/>
                                  <a:pt x="469900" y="152400"/>
                                </a:cubicBezTo>
                                <a:cubicBezTo>
                                  <a:pt x="471907" y="143704"/>
                                  <a:pt x="478367" y="127000"/>
                                  <a:pt x="478367" y="127000"/>
                                </a:cubicBezTo>
                                <a:cubicBezTo>
                                  <a:pt x="479778" y="118533"/>
                                  <a:pt x="480738" y="109979"/>
                                  <a:pt x="482600" y="101600"/>
                                </a:cubicBezTo>
                                <a:cubicBezTo>
                                  <a:pt x="483568" y="97244"/>
                                  <a:pt x="485751" y="93229"/>
                                  <a:pt x="486833" y="88900"/>
                                </a:cubicBezTo>
                                <a:cubicBezTo>
                                  <a:pt x="488578" y="81919"/>
                                  <a:pt x="487204" y="73803"/>
                                  <a:pt x="491067" y="67733"/>
                                </a:cubicBezTo>
                                <a:cubicBezTo>
                                  <a:pt x="506444" y="43570"/>
                                  <a:pt x="510019" y="44482"/>
                                  <a:pt x="529167" y="38100"/>
                                </a:cubicBezTo>
                                <a:cubicBezTo>
                                  <a:pt x="533400" y="33867"/>
                                  <a:pt x="536634" y="28308"/>
                                  <a:pt x="541867" y="25400"/>
                                </a:cubicBezTo>
                                <a:cubicBezTo>
                                  <a:pt x="549669" y="21066"/>
                                  <a:pt x="567267" y="16933"/>
                                  <a:pt x="567267" y="16933"/>
                                </a:cubicBezTo>
                                <a:cubicBezTo>
                                  <a:pt x="571500" y="12700"/>
                                  <a:pt x="574986" y="7554"/>
                                  <a:pt x="579967" y="4233"/>
                                </a:cubicBezTo>
                                <a:cubicBezTo>
                                  <a:pt x="583680" y="1758"/>
                                  <a:pt x="592667" y="0"/>
                                  <a:pt x="592667"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78" name="直接连接符 78"/>
                        <wps:cNvCnPr/>
                        <wps:spPr>
                          <a:xfrm>
                            <a:off x="4024471" y="128916"/>
                            <a:ext cx="8557" cy="1659917"/>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79" name="直接连接符 79"/>
                        <wps:cNvCnPr/>
                        <wps:spPr>
                          <a:xfrm>
                            <a:off x="2697737" y="128916"/>
                            <a:ext cx="20173" cy="165713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0" name="任意多边形 80"/>
                        <wps:cNvSpPr/>
                        <wps:spPr>
                          <a:xfrm>
                            <a:off x="3008117" y="2025409"/>
                            <a:ext cx="682866" cy="29656"/>
                          </a:xfrm>
                          <a:custGeom>
                            <a:avLst/>
                            <a:gdLst>
                              <a:gd name="connsiteX0" fmla="*/ 0 w 872067"/>
                              <a:gd name="connsiteY0" fmla="*/ 42334 h 42334"/>
                              <a:gd name="connsiteX1" fmla="*/ 156633 w 872067"/>
                              <a:gd name="connsiteY1" fmla="*/ 33867 h 42334"/>
                              <a:gd name="connsiteX2" fmla="*/ 173567 w 872067"/>
                              <a:gd name="connsiteY2" fmla="*/ 29634 h 42334"/>
                              <a:gd name="connsiteX3" fmla="*/ 254000 w 872067"/>
                              <a:gd name="connsiteY3" fmla="*/ 21167 h 42334"/>
                              <a:gd name="connsiteX4" fmla="*/ 402167 w 872067"/>
                              <a:gd name="connsiteY4" fmla="*/ 25400 h 42334"/>
                              <a:gd name="connsiteX5" fmla="*/ 491067 w 872067"/>
                              <a:gd name="connsiteY5" fmla="*/ 16934 h 42334"/>
                              <a:gd name="connsiteX6" fmla="*/ 563033 w 872067"/>
                              <a:gd name="connsiteY6" fmla="*/ 8467 h 42334"/>
                              <a:gd name="connsiteX7" fmla="*/ 575733 w 872067"/>
                              <a:gd name="connsiteY7" fmla="*/ 4234 h 42334"/>
                              <a:gd name="connsiteX8" fmla="*/ 601133 w 872067"/>
                              <a:gd name="connsiteY8" fmla="*/ 0 h 42334"/>
                              <a:gd name="connsiteX9" fmla="*/ 749300 w 872067"/>
                              <a:gd name="connsiteY9" fmla="*/ 4234 h 42334"/>
                              <a:gd name="connsiteX10" fmla="*/ 778933 w 872067"/>
                              <a:gd name="connsiteY10" fmla="*/ 8467 h 42334"/>
                              <a:gd name="connsiteX11" fmla="*/ 825500 w 872067"/>
                              <a:gd name="connsiteY11" fmla="*/ 12700 h 42334"/>
                              <a:gd name="connsiteX12" fmla="*/ 872067 w 872067"/>
                              <a:gd name="connsiteY12" fmla="*/ 12700 h 42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872067" h="42334">
                                <a:moveTo>
                                  <a:pt x="0" y="42334"/>
                                </a:moveTo>
                                <a:cubicBezTo>
                                  <a:pt x="69289" y="28474"/>
                                  <a:pt x="-10022" y="43125"/>
                                  <a:pt x="156633" y="33867"/>
                                </a:cubicBezTo>
                                <a:cubicBezTo>
                                  <a:pt x="162442" y="33544"/>
                                  <a:pt x="167828" y="30591"/>
                                  <a:pt x="173567" y="29634"/>
                                </a:cubicBezTo>
                                <a:cubicBezTo>
                                  <a:pt x="195782" y="25931"/>
                                  <a:pt x="233255" y="23053"/>
                                  <a:pt x="254000" y="21167"/>
                                </a:cubicBezTo>
                                <a:cubicBezTo>
                                  <a:pt x="303389" y="22578"/>
                                  <a:pt x="352758" y="25400"/>
                                  <a:pt x="402167" y="25400"/>
                                </a:cubicBezTo>
                                <a:cubicBezTo>
                                  <a:pt x="418051" y="25400"/>
                                  <a:pt x="471912" y="19062"/>
                                  <a:pt x="491067" y="16934"/>
                                </a:cubicBezTo>
                                <a:cubicBezTo>
                                  <a:pt x="533244" y="6388"/>
                                  <a:pt x="478813" y="18994"/>
                                  <a:pt x="563033" y="8467"/>
                                </a:cubicBezTo>
                                <a:cubicBezTo>
                                  <a:pt x="567461" y="7914"/>
                                  <a:pt x="571377" y="5202"/>
                                  <a:pt x="575733" y="4234"/>
                                </a:cubicBezTo>
                                <a:cubicBezTo>
                                  <a:pt x="584112" y="2372"/>
                                  <a:pt x="592666" y="1411"/>
                                  <a:pt x="601133" y="0"/>
                                </a:cubicBezTo>
                                <a:lnTo>
                                  <a:pt x="749300" y="4234"/>
                                </a:lnTo>
                                <a:cubicBezTo>
                                  <a:pt x="759267" y="4709"/>
                                  <a:pt x="769016" y="7365"/>
                                  <a:pt x="778933" y="8467"/>
                                </a:cubicBezTo>
                                <a:cubicBezTo>
                                  <a:pt x="794424" y="10188"/>
                                  <a:pt x="809930" y="11992"/>
                                  <a:pt x="825500" y="12700"/>
                                </a:cubicBezTo>
                                <a:cubicBezTo>
                                  <a:pt x="841006" y="13405"/>
                                  <a:pt x="856545" y="12700"/>
                                  <a:pt x="872067" y="1270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81" name="任意多边形 81"/>
                        <wps:cNvSpPr/>
                        <wps:spPr>
                          <a:xfrm>
                            <a:off x="3687035" y="2027874"/>
                            <a:ext cx="843036" cy="767637"/>
                          </a:xfrm>
                          <a:custGeom>
                            <a:avLst/>
                            <a:gdLst>
                              <a:gd name="connsiteX0" fmla="*/ 0 w 876300"/>
                              <a:gd name="connsiteY0" fmla="*/ 11528 h 1150295"/>
                              <a:gd name="connsiteX1" fmla="*/ 88900 w 876300"/>
                              <a:gd name="connsiteY1" fmla="*/ 7295 h 1150295"/>
                              <a:gd name="connsiteX2" fmla="*/ 101600 w 876300"/>
                              <a:gd name="connsiteY2" fmla="*/ 15762 h 1150295"/>
                              <a:gd name="connsiteX3" fmla="*/ 131234 w 876300"/>
                              <a:gd name="connsiteY3" fmla="*/ 36928 h 1150295"/>
                              <a:gd name="connsiteX4" fmla="*/ 156634 w 876300"/>
                              <a:gd name="connsiteY4" fmla="*/ 75028 h 1150295"/>
                              <a:gd name="connsiteX5" fmla="*/ 165100 w 876300"/>
                              <a:gd name="connsiteY5" fmla="*/ 87728 h 1150295"/>
                              <a:gd name="connsiteX6" fmla="*/ 177800 w 876300"/>
                              <a:gd name="connsiteY6" fmla="*/ 100428 h 1150295"/>
                              <a:gd name="connsiteX7" fmla="*/ 182034 w 876300"/>
                              <a:gd name="connsiteY7" fmla="*/ 113128 h 1150295"/>
                              <a:gd name="connsiteX8" fmla="*/ 190500 w 876300"/>
                              <a:gd name="connsiteY8" fmla="*/ 125828 h 1150295"/>
                              <a:gd name="connsiteX9" fmla="*/ 194734 w 876300"/>
                              <a:gd name="connsiteY9" fmla="*/ 142762 h 1150295"/>
                              <a:gd name="connsiteX10" fmla="*/ 198967 w 876300"/>
                              <a:gd name="connsiteY10" fmla="*/ 155462 h 1150295"/>
                              <a:gd name="connsiteX11" fmla="*/ 203200 w 876300"/>
                              <a:gd name="connsiteY11" fmla="*/ 206262 h 1150295"/>
                              <a:gd name="connsiteX12" fmla="*/ 207434 w 876300"/>
                              <a:gd name="connsiteY12" fmla="*/ 218962 h 1150295"/>
                              <a:gd name="connsiteX13" fmla="*/ 211667 w 876300"/>
                              <a:gd name="connsiteY13" fmla="*/ 235895 h 1150295"/>
                              <a:gd name="connsiteX14" fmla="*/ 220134 w 876300"/>
                              <a:gd name="connsiteY14" fmla="*/ 295162 h 1150295"/>
                              <a:gd name="connsiteX15" fmla="*/ 228600 w 876300"/>
                              <a:gd name="connsiteY15" fmla="*/ 337495 h 1150295"/>
                              <a:gd name="connsiteX16" fmla="*/ 232834 w 876300"/>
                              <a:gd name="connsiteY16" fmla="*/ 409462 h 1150295"/>
                              <a:gd name="connsiteX17" fmla="*/ 237067 w 876300"/>
                              <a:gd name="connsiteY17" fmla="*/ 430628 h 1150295"/>
                              <a:gd name="connsiteX18" fmla="*/ 241300 w 876300"/>
                              <a:gd name="connsiteY18" fmla="*/ 506828 h 1150295"/>
                              <a:gd name="connsiteX19" fmla="*/ 249767 w 876300"/>
                              <a:gd name="connsiteY19" fmla="*/ 621128 h 1150295"/>
                              <a:gd name="connsiteX20" fmla="*/ 258234 w 876300"/>
                              <a:gd name="connsiteY20" fmla="*/ 697328 h 1150295"/>
                              <a:gd name="connsiteX21" fmla="*/ 266700 w 876300"/>
                              <a:gd name="connsiteY21" fmla="*/ 710028 h 1150295"/>
                              <a:gd name="connsiteX22" fmla="*/ 279400 w 876300"/>
                              <a:gd name="connsiteY22" fmla="*/ 781995 h 1150295"/>
                              <a:gd name="connsiteX23" fmla="*/ 283634 w 876300"/>
                              <a:gd name="connsiteY23" fmla="*/ 798928 h 1150295"/>
                              <a:gd name="connsiteX24" fmla="*/ 287867 w 876300"/>
                              <a:gd name="connsiteY24" fmla="*/ 811628 h 1150295"/>
                              <a:gd name="connsiteX25" fmla="*/ 292100 w 876300"/>
                              <a:gd name="connsiteY25" fmla="*/ 837028 h 1150295"/>
                              <a:gd name="connsiteX26" fmla="*/ 296334 w 876300"/>
                              <a:gd name="connsiteY26" fmla="*/ 849728 h 1150295"/>
                              <a:gd name="connsiteX27" fmla="*/ 300567 w 876300"/>
                              <a:gd name="connsiteY27" fmla="*/ 870895 h 1150295"/>
                              <a:gd name="connsiteX28" fmla="*/ 309034 w 876300"/>
                              <a:gd name="connsiteY28" fmla="*/ 900528 h 1150295"/>
                              <a:gd name="connsiteX29" fmla="*/ 313267 w 876300"/>
                              <a:gd name="connsiteY29" fmla="*/ 934395 h 1150295"/>
                              <a:gd name="connsiteX30" fmla="*/ 317500 w 876300"/>
                              <a:gd name="connsiteY30" fmla="*/ 947095 h 1150295"/>
                              <a:gd name="connsiteX31" fmla="*/ 325967 w 876300"/>
                              <a:gd name="connsiteY31" fmla="*/ 1019062 h 1150295"/>
                              <a:gd name="connsiteX32" fmla="*/ 330200 w 876300"/>
                              <a:gd name="connsiteY32" fmla="*/ 1031762 h 1150295"/>
                              <a:gd name="connsiteX33" fmla="*/ 338667 w 876300"/>
                              <a:gd name="connsiteY33" fmla="*/ 1074095 h 1150295"/>
                              <a:gd name="connsiteX34" fmla="*/ 342900 w 876300"/>
                              <a:gd name="connsiteY34" fmla="*/ 1086795 h 1150295"/>
                              <a:gd name="connsiteX35" fmla="*/ 347134 w 876300"/>
                              <a:gd name="connsiteY35" fmla="*/ 1107962 h 1150295"/>
                              <a:gd name="connsiteX36" fmla="*/ 351367 w 876300"/>
                              <a:gd name="connsiteY36" fmla="*/ 1120662 h 1150295"/>
                              <a:gd name="connsiteX37" fmla="*/ 364067 w 876300"/>
                              <a:gd name="connsiteY37" fmla="*/ 1124895 h 1150295"/>
                              <a:gd name="connsiteX38" fmla="*/ 376767 w 876300"/>
                              <a:gd name="connsiteY38" fmla="*/ 1137595 h 1150295"/>
                              <a:gd name="connsiteX39" fmla="*/ 419100 w 876300"/>
                              <a:gd name="connsiteY39" fmla="*/ 1150295 h 1150295"/>
                              <a:gd name="connsiteX40" fmla="*/ 448734 w 876300"/>
                              <a:gd name="connsiteY40" fmla="*/ 1146062 h 1150295"/>
                              <a:gd name="connsiteX41" fmla="*/ 804334 w 876300"/>
                              <a:gd name="connsiteY41" fmla="*/ 1137595 h 1150295"/>
                              <a:gd name="connsiteX42" fmla="*/ 817034 w 876300"/>
                              <a:gd name="connsiteY42" fmla="*/ 1133362 h 1150295"/>
                              <a:gd name="connsiteX43" fmla="*/ 876300 w 876300"/>
                              <a:gd name="connsiteY43" fmla="*/ 1124895 h 115029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876300" h="1150295">
                                <a:moveTo>
                                  <a:pt x="0" y="11528"/>
                                </a:moveTo>
                                <a:cubicBezTo>
                                  <a:pt x="37844" y="-3608"/>
                                  <a:pt x="26463" y="-2564"/>
                                  <a:pt x="88900" y="7295"/>
                                </a:cubicBezTo>
                                <a:cubicBezTo>
                                  <a:pt x="93926" y="8089"/>
                                  <a:pt x="97460" y="12805"/>
                                  <a:pt x="101600" y="15762"/>
                                </a:cubicBezTo>
                                <a:cubicBezTo>
                                  <a:pt x="138331" y="41998"/>
                                  <a:pt x="101323" y="16989"/>
                                  <a:pt x="131234" y="36928"/>
                                </a:cubicBezTo>
                                <a:lnTo>
                                  <a:pt x="156634" y="75028"/>
                                </a:lnTo>
                                <a:cubicBezTo>
                                  <a:pt x="159456" y="79261"/>
                                  <a:pt x="161502" y="84130"/>
                                  <a:pt x="165100" y="87728"/>
                                </a:cubicBezTo>
                                <a:lnTo>
                                  <a:pt x="177800" y="100428"/>
                                </a:lnTo>
                                <a:cubicBezTo>
                                  <a:pt x="179211" y="104661"/>
                                  <a:pt x="180038" y="109137"/>
                                  <a:pt x="182034" y="113128"/>
                                </a:cubicBezTo>
                                <a:cubicBezTo>
                                  <a:pt x="184309" y="117679"/>
                                  <a:pt x="188496" y="121152"/>
                                  <a:pt x="190500" y="125828"/>
                                </a:cubicBezTo>
                                <a:cubicBezTo>
                                  <a:pt x="192792" y="131176"/>
                                  <a:pt x="193136" y="137167"/>
                                  <a:pt x="194734" y="142762"/>
                                </a:cubicBezTo>
                                <a:cubicBezTo>
                                  <a:pt x="195960" y="147053"/>
                                  <a:pt x="197556" y="151229"/>
                                  <a:pt x="198967" y="155462"/>
                                </a:cubicBezTo>
                                <a:cubicBezTo>
                                  <a:pt x="200378" y="172395"/>
                                  <a:pt x="200954" y="189419"/>
                                  <a:pt x="203200" y="206262"/>
                                </a:cubicBezTo>
                                <a:cubicBezTo>
                                  <a:pt x="203790" y="210685"/>
                                  <a:pt x="206208" y="214671"/>
                                  <a:pt x="207434" y="218962"/>
                                </a:cubicBezTo>
                                <a:cubicBezTo>
                                  <a:pt x="209032" y="224556"/>
                                  <a:pt x="210256" y="230251"/>
                                  <a:pt x="211667" y="235895"/>
                                </a:cubicBezTo>
                                <a:cubicBezTo>
                                  <a:pt x="214945" y="262122"/>
                                  <a:pt x="215553" y="270730"/>
                                  <a:pt x="220134" y="295162"/>
                                </a:cubicBezTo>
                                <a:cubicBezTo>
                                  <a:pt x="222786" y="309306"/>
                                  <a:pt x="228600" y="337495"/>
                                  <a:pt x="228600" y="337495"/>
                                </a:cubicBezTo>
                                <a:cubicBezTo>
                                  <a:pt x="230011" y="361484"/>
                                  <a:pt x="230658" y="385530"/>
                                  <a:pt x="232834" y="409462"/>
                                </a:cubicBezTo>
                                <a:cubicBezTo>
                                  <a:pt x="233485" y="416627"/>
                                  <a:pt x="236444" y="423460"/>
                                  <a:pt x="237067" y="430628"/>
                                </a:cubicBezTo>
                                <a:cubicBezTo>
                                  <a:pt x="239271" y="455972"/>
                                  <a:pt x="240030" y="481421"/>
                                  <a:pt x="241300" y="506828"/>
                                </a:cubicBezTo>
                                <a:cubicBezTo>
                                  <a:pt x="246468" y="610187"/>
                                  <a:pt x="239299" y="568786"/>
                                  <a:pt x="249767" y="621128"/>
                                </a:cubicBezTo>
                                <a:cubicBezTo>
                                  <a:pt x="250022" y="623683"/>
                                  <a:pt x="256339" y="690381"/>
                                  <a:pt x="258234" y="697328"/>
                                </a:cubicBezTo>
                                <a:cubicBezTo>
                                  <a:pt x="259573" y="702236"/>
                                  <a:pt x="263878" y="705795"/>
                                  <a:pt x="266700" y="710028"/>
                                </a:cubicBezTo>
                                <a:cubicBezTo>
                                  <a:pt x="270558" y="737027"/>
                                  <a:pt x="272455" y="754222"/>
                                  <a:pt x="279400" y="781995"/>
                                </a:cubicBezTo>
                                <a:cubicBezTo>
                                  <a:pt x="280811" y="787639"/>
                                  <a:pt x="282036" y="793334"/>
                                  <a:pt x="283634" y="798928"/>
                                </a:cubicBezTo>
                                <a:cubicBezTo>
                                  <a:pt x="284860" y="803219"/>
                                  <a:pt x="286899" y="807272"/>
                                  <a:pt x="287867" y="811628"/>
                                </a:cubicBezTo>
                                <a:cubicBezTo>
                                  <a:pt x="289729" y="820007"/>
                                  <a:pt x="290238" y="828649"/>
                                  <a:pt x="292100" y="837028"/>
                                </a:cubicBezTo>
                                <a:cubicBezTo>
                                  <a:pt x="293068" y="841384"/>
                                  <a:pt x="295252" y="845399"/>
                                  <a:pt x="296334" y="849728"/>
                                </a:cubicBezTo>
                                <a:cubicBezTo>
                                  <a:pt x="298079" y="856709"/>
                                  <a:pt x="299006" y="863871"/>
                                  <a:pt x="300567" y="870895"/>
                                </a:cubicBezTo>
                                <a:cubicBezTo>
                                  <a:pt x="304111" y="886844"/>
                                  <a:pt x="304318" y="886383"/>
                                  <a:pt x="309034" y="900528"/>
                                </a:cubicBezTo>
                                <a:cubicBezTo>
                                  <a:pt x="310445" y="911817"/>
                                  <a:pt x="311232" y="923202"/>
                                  <a:pt x="313267" y="934395"/>
                                </a:cubicBezTo>
                                <a:cubicBezTo>
                                  <a:pt x="314065" y="938785"/>
                                  <a:pt x="316702" y="942705"/>
                                  <a:pt x="317500" y="947095"/>
                                </a:cubicBezTo>
                                <a:cubicBezTo>
                                  <a:pt x="323561" y="980429"/>
                                  <a:pt x="320206" y="984495"/>
                                  <a:pt x="325967" y="1019062"/>
                                </a:cubicBezTo>
                                <a:cubicBezTo>
                                  <a:pt x="326701" y="1023464"/>
                                  <a:pt x="329232" y="1027406"/>
                                  <a:pt x="330200" y="1031762"/>
                                </a:cubicBezTo>
                                <a:cubicBezTo>
                                  <a:pt x="338516" y="1069181"/>
                                  <a:pt x="330234" y="1044578"/>
                                  <a:pt x="338667" y="1074095"/>
                                </a:cubicBezTo>
                                <a:cubicBezTo>
                                  <a:pt x="339893" y="1078386"/>
                                  <a:pt x="341818" y="1082466"/>
                                  <a:pt x="342900" y="1086795"/>
                                </a:cubicBezTo>
                                <a:cubicBezTo>
                                  <a:pt x="344645" y="1093776"/>
                                  <a:pt x="345389" y="1100981"/>
                                  <a:pt x="347134" y="1107962"/>
                                </a:cubicBezTo>
                                <a:cubicBezTo>
                                  <a:pt x="348216" y="1112291"/>
                                  <a:pt x="348212" y="1117507"/>
                                  <a:pt x="351367" y="1120662"/>
                                </a:cubicBezTo>
                                <a:cubicBezTo>
                                  <a:pt x="354522" y="1123817"/>
                                  <a:pt x="359834" y="1123484"/>
                                  <a:pt x="364067" y="1124895"/>
                                </a:cubicBezTo>
                                <a:cubicBezTo>
                                  <a:pt x="368300" y="1129128"/>
                                  <a:pt x="371534" y="1134687"/>
                                  <a:pt x="376767" y="1137595"/>
                                </a:cubicBezTo>
                                <a:cubicBezTo>
                                  <a:pt x="385202" y="1142281"/>
                                  <a:pt x="408167" y="1147562"/>
                                  <a:pt x="419100" y="1150295"/>
                                </a:cubicBezTo>
                                <a:cubicBezTo>
                                  <a:pt x="428978" y="1148884"/>
                                  <a:pt x="438801" y="1147008"/>
                                  <a:pt x="448734" y="1146062"/>
                                </a:cubicBezTo>
                                <a:cubicBezTo>
                                  <a:pt x="560143" y="1135451"/>
                                  <a:pt x="719602" y="1138805"/>
                                  <a:pt x="804334" y="1137595"/>
                                </a:cubicBezTo>
                                <a:cubicBezTo>
                                  <a:pt x="808567" y="1136184"/>
                                  <a:pt x="812640" y="1134137"/>
                                  <a:pt x="817034" y="1133362"/>
                                </a:cubicBezTo>
                                <a:cubicBezTo>
                                  <a:pt x="836686" y="1129894"/>
                                  <a:pt x="876300" y="1124895"/>
                                  <a:pt x="876300" y="1124895"/>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82" name="直接连接符 82"/>
                        <wps:cNvCnPr/>
                        <wps:spPr>
                          <a:xfrm>
                            <a:off x="2727187" y="1896938"/>
                            <a:ext cx="19891" cy="120382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3" name="直接连接符 83"/>
                        <wps:cNvCnPr/>
                        <wps:spPr>
                          <a:xfrm>
                            <a:off x="3817387" y="1896837"/>
                            <a:ext cx="20173" cy="118999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文本框 37"/>
                        <wps:cNvSpPr txBox="1"/>
                        <wps:spPr bwMode="auto">
                          <a:xfrm>
                            <a:off x="2966525" y="2074439"/>
                            <a:ext cx="871023" cy="255657"/>
                          </a:xfrm>
                          <a:prstGeom prst="rect">
                            <a:avLst/>
                          </a:prstGeom>
                          <a:noFill/>
                          <a:ln w="9525">
                            <a:noFill/>
                            <a:miter lim="800000"/>
                            <a:headEnd/>
                            <a:tailEnd/>
                          </a:ln>
                        </wps:spPr>
                        <wps:txbx>
                          <w:txbxContent>
                            <w:p w:rsidR="00EA7932" w:rsidRDefault="00EA7932" w:rsidP="00EA7932">
                              <w:pPr>
                                <w:pStyle w:val="af6"/>
                                <w:overflowPunct w:val="0"/>
                                <w:spacing w:before="80" w:beforeAutospacing="0" w:after="80" w:afterAutospacing="0"/>
                              </w:pPr>
                              <w:r>
                                <w:rPr>
                                  <w:sz w:val="15"/>
                                  <w:szCs w:val="15"/>
                                </w:rPr>
                                <w:t>UL transmission</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90" name="直接箭头连接符 90"/>
                        <wps:cNvCnPr/>
                        <wps:spPr>
                          <a:xfrm>
                            <a:off x="790181" y="2872282"/>
                            <a:ext cx="466634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1" name="直接箭头连接符 91"/>
                        <wps:cNvCnPr/>
                        <wps:spPr>
                          <a:xfrm flipV="1">
                            <a:off x="790150" y="1896441"/>
                            <a:ext cx="0" cy="97528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2" name="文本框 37"/>
                        <wps:cNvSpPr txBox="1"/>
                        <wps:spPr bwMode="auto">
                          <a:xfrm>
                            <a:off x="299" y="2579695"/>
                            <a:ext cx="854040" cy="227592"/>
                          </a:xfrm>
                          <a:prstGeom prst="rect">
                            <a:avLst/>
                          </a:prstGeom>
                          <a:noFill/>
                          <a:ln w="9525">
                            <a:noFill/>
                            <a:miter lim="800000"/>
                            <a:headEnd/>
                            <a:tailEnd/>
                          </a:ln>
                        </wps:spPr>
                        <wps:txbx>
                          <w:txbxContent>
                            <w:p w:rsidR="00EA7932" w:rsidRDefault="00EA7932" w:rsidP="00EA7932">
                              <w:pPr>
                                <w:pStyle w:val="af6"/>
                                <w:overflowPunct w:val="0"/>
                                <w:spacing w:before="80" w:beforeAutospacing="0" w:after="80" w:afterAutospacing="0"/>
                              </w:pPr>
                              <w:r>
                                <w:rPr>
                                  <w:sz w:val="15"/>
                                  <w:szCs w:val="15"/>
                                </w:rPr>
                                <w:t>OFF power level</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93" name="任意多边形 93"/>
                        <wps:cNvSpPr/>
                        <wps:spPr>
                          <a:xfrm>
                            <a:off x="946394" y="521867"/>
                            <a:ext cx="790460" cy="982848"/>
                          </a:xfrm>
                          <a:custGeom>
                            <a:avLst/>
                            <a:gdLst>
                              <a:gd name="connsiteX0" fmla="*/ 0 w 982144"/>
                              <a:gd name="connsiteY0" fmla="*/ 1473200 h 1473200"/>
                              <a:gd name="connsiteX1" fmla="*/ 16933 w 982144"/>
                              <a:gd name="connsiteY1" fmla="*/ 1452034 h 1473200"/>
                              <a:gd name="connsiteX2" fmla="*/ 29633 w 982144"/>
                              <a:gd name="connsiteY2" fmla="*/ 1443567 h 1473200"/>
                              <a:gd name="connsiteX3" fmla="*/ 38100 w 982144"/>
                              <a:gd name="connsiteY3" fmla="*/ 1418167 h 1473200"/>
                              <a:gd name="connsiteX4" fmla="*/ 42333 w 982144"/>
                              <a:gd name="connsiteY4" fmla="*/ 1388534 h 1473200"/>
                              <a:gd name="connsiteX5" fmla="*/ 50800 w 982144"/>
                              <a:gd name="connsiteY5" fmla="*/ 1363134 h 1473200"/>
                              <a:gd name="connsiteX6" fmla="*/ 59267 w 982144"/>
                              <a:gd name="connsiteY6" fmla="*/ 1329267 h 1473200"/>
                              <a:gd name="connsiteX7" fmla="*/ 63500 w 982144"/>
                              <a:gd name="connsiteY7" fmla="*/ 1308100 h 1473200"/>
                              <a:gd name="connsiteX8" fmla="*/ 71967 w 982144"/>
                              <a:gd name="connsiteY8" fmla="*/ 1282700 h 1473200"/>
                              <a:gd name="connsiteX9" fmla="*/ 76200 w 982144"/>
                              <a:gd name="connsiteY9" fmla="*/ 1257300 h 1473200"/>
                              <a:gd name="connsiteX10" fmla="*/ 84667 w 982144"/>
                              <a:gd name="connsiteY10" fmla="*/ 1231900 h 1473200"/>
                              <a:gd name="connsiteX11" fmla="*/ 93133 w 982144"/>
                              <a:gd name="connsiteY11" fmla="*/ 1202267 h 1473200"/>
                              <a:gd name="connsiteX12" fmla="*/ 105833 w 982144"/>
                              <a:gd name="connsiteY12" fmla="*/ 1138767 h 1473200"/>
                              <a:gd name="connsiteX13" fmla="*/ 110067 w 982144"/>
                              <a:gd name="connsiteY13" fmla="*/ 1104900 h 1473200"/>
                              <a:gd name="connsiteX14" fmla="*/ 114300 w 982144"/>
                              <a:gd name="connsiteY14" fmla="*/ 1083734 h 1473200"/>
                              <a:gd name="connsiteX15" fmla="*/ 118533 w 982144"/>
                              <a:gd name="connsiteY15" fmla="*/ 1041400 h 1473200"/>
                              <a:gd name="connsiteX16" fmla="*/ 122767 w 982144"/>
                              <a:gd name="connsiteY16" fmla="*/ 1028700 h 1473200"/>
                              <a:gd name="connsiteX17" fmla="*/ 127000 w 982144"/>
                              <a:gd name="connsiteY17" fmla="*/ 1011767 h 1473200"/>
                              <a:gd name="connsiteX18" fmla="*/ 131233 w 982144"/>
                              <a:gd name="connsiteY18" fmla="*/ 969434 h 1473200"/>
                              <a:gd name="connsiteX19" fmla="*/ 139700 w 982144"/>
                              <a:gd name="connsiteY19" fmla="*/ 935567 h 1473200"/>
                              <a:gd name="connsiteX20" fmla="*/ 143933 w 982144"/>
                              <a:gd name="connsiteY20" fmla="*/ 880534 h 1473200"/>
                              <a:gd name="connsiteX21" fmla="*/ 148167 w 982144"/>
                              <a:gd name="connsiteY21" fmla="*/ 859367 h 1473200"/>
                              <a:gd name="connsiteX22" fmla="*/ 152400 w 982144"/>
                              <a:gd name="connsiteY22" fmla="*/ 825500 h 1473200"/>
                              <a:gd name="connsiteX23" fmla="*/ 156633 w 982144"/>
                              <a:gd name="connsiteY23" fmla="*/ 808567 h 1473200"/>
                              <a:gd name="connsiteX24" fmla="*/ 160867 w 982144"/>
                              <a:gd name="connsiteY24" fmla="*/ 787400 h 1473200"/>
                              <a:gd name="connsiteX25" fmla="*/ 165100 w 982144"/>
                              <a:gd name="connsiteY25" fmla="*/ 757767 h 1473200"/>
                              <a:gd name="connsiteX26" fmla="*/ 169333 w 982144"/>
                              <a:gd name="connsiteY26" fmla="*/ 745067 h 1473200"/>
                              <a:gd name="connsiteX27" fmla="*/ 173567 w 982144"/>
                              <a:gd name="connsiteY27" fmla="*/ 728134 h 1473200"/>
                              <a:gd name="connsiteX28" fmla="*/ 186267 w 982144"/>
                              <a:gd name="connsiteY28" fmla="*/ 690034 h 1473200"/>
                              <a:gd name="connsiteX29" fmla="*/ 198967 w 982144"/>
                              <a:gd name="connsiteY29" fmla="*/ 647700 h 1473200"/>
                              <a:gd name="connsiteX30" fmla="*/ 207433 w 982144"/>
                              <a:gd name="connsiteY30" fmla="*/ 635000 h 1473200"/>
                              <a:gd name="connsiteX31" fmla="*/ 220133 w 982144"/>
                              <a:gd name="connsiteY31" fmla="*/ 579967 h 1473200"/>
                              <a:gd name="connsiteX32" fmla="*/ 228600 w 982144"/>
                              <a:gd name="connsiteY32" fmla="*/ 359834 h 1473200"/>
                              <a:gd name="connsiteX33" fmla="*/ 237067 w 982144"/>
                              <a:gd name="connsiteY33" fmla="*/ 309034 h 1473200"/>
                              <a:gd name="connsiteX34" fmla="*/ 241300 w 982144"/>
                              <a:gd name="connsiteY34" fmla="*/ 292100 h 1473200"/>
                              <a:gd name="connsiteX35" fmla="*/ 254000 w 982144"/>
                              <a:gd name="connsiteY35" fmla="*/ 237067 h 1473200"/>
                              <a:gd name="connsiteX36" fmla="*/ 258233 w 982144"/>
                              <a:gd name="connsiteY36" fmla="*/ 211667 h 1473200"/>
                              <a:gd name="connsiteX37" fmla="*/ 262467 w 982144"/>
                              <a:gd name="connsiteY37" fmla="*/ 198967 h 1473200"/>
                              <a:gd name="connsiteX38" fmla="*/ 266700 w 982144"/>
                              <a:gd name="connsiteY38" fmla="*/ 182034 h 1473200"/>
                              <a:gd name="connsiteX39" fmla="*/ 279400 w 982144"/>
                              <a:gd name="connsiteY39" fmla="*/ 143934 h 1473200"/>
                              <a:gd name="connsiteX40" fmla="*/ 292100 w 982144"/>
                              <a:gd name="connsiteY40" fmla="*/ 105834 h 1473200"/>
                              <a:gd name="connsiteX41" fmla="*/ 300567 w 982144"/>
                              <a:gd name="connsiteY41" fmla="*/ 93134 h 1473200"/>
                              <a:gd name="connsiteX42" fmla="*/ 313267 w 982144"/>
                              <a:gd name="connsiteY42" fmla="*/ 67734 h 1473200"/>
                              <a:gd name="connsiteX43" fmla="*/ 317500 w 982144"/>
                              <a:gd name="connsiteY43" fmla="*/ 55034 h 1473200"/>
                              <a:gd name="connsiteX44" fmla="*/ 338667 w 982144"/>
                              <a:gd name="connsiteY44" fmla="*/ 33867 h 1473200"/>
                              <a:gd name="connsiteX45" fmla="*/ 376767 w 982144"/>
                              <a:gd name="connsiteY45" fmla="*/ 21167 h 1473200"/>
                              <a:gd name="connsiteX46" fmla="*/ 389467 w 982144"/>
                              <a:gd name="connsiteY46" fmla="*/ 16934 h 1473200"/>
                              <a:gd name="connsiteX47" fmla="*/ 402167 w 982144"/>
                              <a:gd name="connsiteY47" fmla="*/ 12700 h 1473200"/>
                              <a:gd name="connsiteX48" fmla="*/ 452967 w 982144"/>
                              <a:gd name="connsiteY48" fmla="*/ 16934 h 1473200"/>
                              <a:gd name="connsiteX49" fmla="*/ 465667 w 982144"/>
                              <a:gd name="connsiteY49" fmla="*/ 21167 h 1473200"/>
                              <a:gd name="connsiteX50" fmla="*/ 537633 w 982144"/>
                              <a:gd name="connsiteY50" fmla="*/ 29634 h 1473200"/>
                              <a:gd name="connsiteX51" fmla="*/ 622300 w 982144"/>
                              <a:gd name="connsiteY51" fmla="*/ 25400 h 1473200"/>
                              <a:gd name="connsiteX52" fmla="*/ 639233 w 982144"/>
                              <a:gd name="connsiteY52" fmla="*/ 21167 h 1473200"/>
                              <a:gd name="connsiteX53" fmla="*/ 673100 w 982144"/>
                              <a:gd name="connsiteY53" fmla="*/ 16934 h 1473200"/>
                              <a:gd name="connsiteX54" fmla="*/ 795867 w 982144"/>
                              <a:gd name="connsiteY54" fmla="*/ 21167 h 1473200"/>
                              <a:gd name="connsiteX55" fmla="*/ 855133 w 982144"/>
                              <a:gd name="connsiteY55" fmla="*/ 16934 h 1473200"/>
                              <a:gd name="connsiteX56" fmla="*/ 956733 w 982144"/>
                              <a:gd name="connsiteY56" fmla="*/ 12700 h 1473200"/>
                              <a:gd name="connsiteX57" fmla="*/ 982133 w 982144"/>
                              <a:gd name="connsiteY57" fmla="*/ 0 h 1473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Lst>
                            <a:rect l="l" t="t" r="r" b="b"/>
                            <a:pathLst>
                              <a:path w="982144" h="1473200">
                                <a:moveTo>
                                  <a:pt x="0" y="1473200"/>
                                </a:moveTo>
                                <a:cubicBezTo>
                                  <a:pt x="5644" y="1466145"/>
                                  <a:pt x="10544" y="1458423"/>
                                  <a:pt x="16933" y="1452034"/>
                                </a:cubicBezTo>
                                <a:cubicBezTo>
                                  <a:pt x="20531" y="1448436"/>
                                  <a:pt x="26936" y="1447882"/>
                                  <a:pt x="29633" y="1443567"/>
                                </a:cubicBezTo>
                                <a:cubicBezTo>
                                  <a:pt x="34363" y="1435999"/>
                                  <a:pt x="38100" y="1418167"/>
                                  <a:pt x="38100" y="1418167"/>
                                </a:cubicBezTo>
                                <a:cubicBezTo>
                                  <a:pt x="39511" y="1408289"/>
                                  <a:pt x="40089" y="1398256"/>
                                  <a:pt x="42333" y="1388534"/>
                                </a:cubicBezTo>
                                <a:cubicBezTo>
                                  <a:pt x="44340" y="1379838"/>
                                  <a:pt x="48635" y="1371792"/>
                                  <a:pt x="50800" y="1363134"/>
                                </a:cubicBezTo>
                                <a:lnTo>
                                  <a:pt x="59267" y="1329267"/>
                                </a:lnTo>
                                <a:cubicBezTo>
                                  <a:pt x="61012" y="1322286"/>
                                  <a:pt x="61607" y="1315042"/>
                                  <a:pt x="63500" y="1308100"/>
                                </a:cubicBezTo>
                                <a:cubicBezTo>
                                  <a:pt x="65848" y="1299490"/>
                                  <a:pt x="71967" y="1282700"/>
                                  <a:pt x="71967" y="1282700"/>
                                </a:cubicBezTo>
                                <a:cubicBezTo>
                                  <a:pt x="73378" y="1274233"/>
                                  <a:pt x="74118" y="1265627"/>
                                  <a:pt x="76200" y="1257300"/>
                                </a:cubicBezTo>
                                <a:cubicBezTo>
                                  <a:pt x="78365" y="1248642"/>
                                  <a:pt x="81845" y="1240367"/>
                                  <a:pt x="84667" y="1231900"/>
                                </a:cubicBezTo>
                                <a:cubicBezTo>
                                  <a:pt x="89109" y="1218575"/>
                                  <a:pt x="89944" y="1217148"/>
                                  <a:pt x="93133" y="1202267"/>
                                </a:cubicBezTo>
                                <a:cubicBezTo>
                                  <a:pt x="93154" y="1202169"/>
                                  <a:pt x="103707" y="1149399"/>
                                  <a:pt x="105833" y="1138767"/>
                                </a:cubicBezTo>
                                <a:cubicBezTo>
                                  <a:pt x="108064" y="1127611"/>
                                  <a:pt x="108337" y="1116145"/>
                                  <a:pt x="110067" y="1104900"/>
                                </a:cubicBezTo>
                                <a:cubicBezTo>
                                  <a:pt x="111161" y="1097789"/>
                                  <a:pt x="112889" y="1090789"/>
                                  <a:pt x="114300" y="1083734"/>
                                </a:cubicBezTo>
                                <a:cubicBezTo>
                                  <a:pt x="115711" y="1069623"/>
                                  <a:pt x="116377" y="1055417"/>
                                  <a:pt x="118533" y="1041400"/>
                                </a:cubicBezTo>
                                <a:cubicBezTo>
                                  <a:pt x="119212" y="1036989"/>
                                  <a:pt x="121541" y="1032991"/>
                                  <a:pt x="122767" y="1028700"/>
                                </a:cubicBezTo>
                                <a:cubicBezTo>
                                  <a:pt x="124365" y="1023106"/>
                                  <a:pt x="125589" y="1017411"/>
                                  <a:pt x="127000" y="1011767"/>
                                </a:cubicBezTo>
                                <a:cubicBezTo>
                                  <a:pt x="128411" y="997656"/>
                                  <a:pt x="128902" y="983422"/>
                                  <a:pt x="131233" y="969434"/>
                                </a:cubicBezTo>
                                <a:cubicBezTo>
                                  <a:pt x="133146" y="957956"/>
                                  <a:pt x="139700" y="935567"/>
                                  <a:pt x="139700" y="935567"/>
                                </a:cubicBezTo>
                                <a:cubicBezTo>
                                  <a:pt x="141111" y="917223"/>
                                  <a:pt x="141901" y="898820"/>
                                  <a:pt x="143933" y="880534"/>
                                </a:cubicBezTo>
                                <a:cubicBezTo>
                                  <a:pt x="144728" y="873383"/>
                                  <a:pt x="147073" y="866479"/>
                                  <a:pt x="148167" y="859367"/>
                                </a:cubicBezTo>
                                <a:cubicBezTo>
                                  <a:pt x="149897" y="848122"/>
                                  <a:pt x="150530" y="836722"/>
                                  <a:pt x="152400" y="825500"/>
                                </a:cubicBezTo>
                                <a:cubicBezTo>
                                  <a:pt x="153356" y="819761"/>
                                  <a:pt x="155371" y="814246"/>
                                  <a:pt x="156633" y="808567"/>
                                </a:cubicBezTo>
                                <a:cubicBezTo>
                                  <a:pt x="158194" y="801543"/>
                                  <a:pt x="159684" y="794498"/>
                                  <a:pt x="160867" y="787400"/>
                                </a:cubicBezTo>
                                <a:cubicBezTo>
                                  <a:pt x="162507" y="777558"/>
                                  <a:pt x="163143" y="767551"/>
                                  <a:pt x="165100" y="757767"/>
                                </a:cubicBezTo>
                                <a:cubicBezTo>
                                  <a:pt x="165975" y="753391"/>
                                  <a:pt x="168107" y="749358"/>
                                  <a:pt x="169333" y="745067"/>
                                </a:cubicBezTo>
                                <a:cubicBezTo>
                                  <a:pt x="170931" y="739473"/>
                                  <a:pt x="172426" y="733839"/>
                                  <a:pt x="173567" y="728134"/>
                                </a:cubicBezTo>
                                <a:cubicBezTo>
                                  <a:pt x="180086" y="695541"/>
                                  <a:pt x="172179" y="711165"/>
                                  <a:pt x="186267" y="690034"/>
                                </a:cubicBezTo>
                                <a:cubicBezTo>
                                  <a:pt x="192664" y="664442"/>
                                  <a:pt x="188660" y="678620"/>
                                  <a:pt x="198967" y="647700"/>
                                </a:cubicBezTo>
                                <a:cubicBezTo>
                                  <a:pt x="200576" y="642873"/>
                                  <a:pt x="204611" y="639233"/>
                                  <a:pt x="207433" y="635000"/>
                                </a:cubicBezTo>
                                <a:cubicBezTo>
                                  <a:pt x="217645" y="594153"/>
                                  <a:pt x="213618" y="612544"/>
                                  <a:pt x="220133" y="579967"/>
                                </a:cubicBezTo>
                                <a:cubicBezTo>
                                  <a:pt x="231232" y="457900"/>
                                  <a:pt x="217956" y="615315"/>
                                  <a:pt x="228600" y="359834"/>
                                </a:cubicBezTo>
                                <a:cubicBezTo>
                                  <a:pt x="229054" y="348949"/>
                                  <a:pt x="234335" y="321329"/>
                                  <a:pt x="237067" y="309034"/>
                                </a:cubicBezTo>
                                <a:cubicBezTo>
                                  <a:pt x="238329" y="303354"/>
                                  <a:pt x="240259" y="297825"/>
                                  <a:pt x="241300" y="292100"/>
                                </a:cubicBezTo>
                                <a:cubicBezTo>
                                  <a:pt x="250091" y="243744"/>
                                  <a:pt x="239429" y="280777"/>
                                  <a:pt x="254000" y="237067"/>
                                </a:cubicBezTo>
                                <a:cubicBezTo>
                                  <a:pt x="256714" y="228924"/>
                                  <a:pt x="256371" y="220046"/>
                                  <a:pt x="258233" y="211667"/>
                                </a:cubicBezTo>
                                <a:cubicBezTo>
                                  <a:pt x="259201" y="207311"/>
                                  <a:pt x="261241" y="203258"/>
                                  <a:pt x="262467" y="198967"/>
                                </a:cubicBezTo>
                                <a:cubicBezTo>
                                  <a:pt x="264065" y="193373"/>
                                  <a:pt x="265028" y="187607"/>
                                  <a:pt x="266700" y="182034"/>
                                </a:cubicBezTo>
                                <a:cubicBezTo>
                                  <a:pt x="270547" y="169212"/>
                                  <a:pt x="275167" y="156634"/>
                                  <a:pt x="279400" y="143934"/>
                                </a:cubicBezTo>
                                <a:lnTo>
                                  <a:pt x="292100" y="105834"/>
                                </a:lnTo>
                                <a:cubicBezTo>
                                  <a:pt x="293709" y="101007"/>
                                  <a:pt x="297745" y="97367"/>
                                  <a:pt x="300567" y="93134"/>
                                </a:cubicBezTo>
                                <a:cubicBezTo>
                                  <a:pt x="311207" y="61212"/>
                                  <a:pt x="296854" y="100560"/>
                                  <a:pt x="313267" y="67734"/>
                                </a:cubicBezTo>
                                <a:cubicBezTo>
                                  <a:pt x="315263" y="63743"/>
                                  <a:pt x="315504" y="59025"/>
                                  <a:pt x="317500" y="55034"/>
                                </a:cubicBezTo>
                                <a:cubicBezTo>
                                  <a:pt x="322741" y="44552"/>
                                  <a:pt x="327782" y="38705"/>
                                  <a:pt x="338667" y="33867"/>
                                </a:cubicBezTo>
                                <a:cubicBezTo>
                                  <a:pt x="338677" y="33862"/>
                                  <a:pt x="370411" y="23285"/>
                                  <a:pt x="376767" y="21167"/>
                                </a:cubicBezTo>
                                <a:lnTo>
                                  <a:pt x="389467" y="16934"/>
                                </a:lnTo>
                                <a:lnTo>
                                  <a:pt x="402167" y="12700"/>
                                </a:lnTo>
                                <a:cubicBezTo>
                                  <a:pt x="419100" y="14111"/>
                                  <a:pt x="436124" y="14688"/>
                                  <a:pt x="452967" y="16934"/>
                                </a:cubicBezTo>
                                <a:cubicBezTo>
                                  <a:pt x="457390" y="17524"/>
                                  <a:pt x="461311" y="20199"/>
                                  <a:pt x="465667" y="21167"/>
                                </a:cubicBezTo>
                                <a:cubicBezTo>
                                  <a:pt x="489187" y="26393"/>
                                  <a:pt x="513848" y="27471"/>
                                  <a:pt x="537633" y="29634"/>
                                </a:cubicBezTo>
                                <a:cubicBezTo>
                                  <a:pt x="565855" y="28223"/>
                                  <a:pt x="594140" y="27747"/>
                                  <a:pt x="622300" y="25400"/>
                                </a:cubicBezTo>
                                <a:cubicBezTo>
                                  <a:pt x="628098" y="24917"/>
                                  <a:pt x="633494" y="22123"/>
                                  <a:pt x="639233" y="21167"/>
                                </a:cubicBezTo>
                                <a:cubicBezTo>
                                  <a:pt x="650455" y="19297"/>
                                  <a:pt x="661811" y="18345"/>
                                  <a:pt x="673100" y="16934"/>
                                </a:cubicBezTo>
                                <a:cubicBezTo>
                                  <a:pt x="714022" y="18345"/>
                                  <a:pt x="754920" y="21167"/>
                                  <a:pt x="795867" y="21167"/>
                                </a:cubicBezTo>
                                <a:cubicBezTo>
                                  <a:pt x="815673" y="21167"/>
                                  <a:pt x="835355" y="17975"/>
                                  <a:pt x="855133" y="16934"/>
                                </a:cubicBezTo>
                                <a:cubicBezTo>
                                  <a:pt x="888982" y="15152"/>
                                  <a:pt x="922866" y="14111"/>
                                  <a:pt x="956733" y="12700"/>
                                </a:cubicBezTo>
                                <a:cubicBezTo>
                                  <a:pt x="983472" y="3788"/>
                                  <a:pt x="982133" y="13159"/>
                                  <a:pt x="982133"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94" name="任意多边形 94"/>
                        <wps:cNvSpPr/>
                        <wps:spPr>
                          <a:xfrm>
                            <a:off x="4546856" y="502258"/>
                            <a:ext cx="790460" cy="982429"/>
                          </a:xfrm>
                          <a:custGeom>
                            <a:avLst/>
                            <a:gdLst>
                              <a:gd name="connsiteX0" fmla="*/ 0 w 982144"/>
                              <a:gd name="connsiteY0" fmla="*/ 1473200 h 1473200"/>
                              <a:gd name="connsiteX1" fmla="*/ 16933 w 982144"/>
                              <a:gd name="connsiteY1" fmla="*/ 1452034 h 1473200"/>
                              <a:gd name="connsiteX2" fmla="*/ 29633 w 982144"/>
                              <a:gd name="connsiteY2" fmla="*/ 1443567 h 1473200"/>
                              <a:gd name="connsiteX3" fmla="*/ 38100 w 982144"/>
                              <a:gd name="connsiteY3" fmla="*/ 1418167 h 1473200"/>
                              <a:gd name="connsiteX4" fmla="*/ 42333 w 982144"/>
                              <a:gd name="connsiteY4" fmla="*/ 1388534 h 1473200"/>
                              <a:gd name="connsiteX5" fmla="*/ 50800 w 982144"/>
                              <a:gd name="connsiteY5" fmla="*/ 1363134 h 1473200"/>
                              <a:gd name="connsiteX6" fmla="*/ 59267 w 982144"/>
                              <a:gd name="connsiteY6" fmla="*/ 1329267 h 1473200"/>
                              <a:gd name="connsiteX7" fmla="*/ 63500 w 982144"/>
                              <a:gd name="connsiteY7" fmla="*/ 1308100 h 1473200"/>
                              <a:gd name="connsiteX8" fmla="*/ 71967 w 982144"/>
                              <a:gd name="connsiteY8" fmla="*/ 1282700 h 1473200"/>
                              <a:gd name="connsiteX9" fmla="*/ 76200 w 982144"/>
                              <a:gd name="connsiteY9" fmla="*/ 1257300 h 1473200"/>
                              <a:gd name="connsiteX10" fmla="*/ 84667 w 982144"/>
                              <a:gd name="connsiteY10" fmla="*/ 1231900 h 1473200"/>
                              <a:gd name="connsiteX11" fmla="*/ 93133 w 982144"/>
                              <a:gd name="connsiteY11" fmla="*/ 1202267 h 1473200"/>
                              <a:gd name="connsiteX12" fmla="*/ 105833 w 982144"/>
                              <a:gd name="connsiteY12" fmla="*/ 1138767 h 1473200"/>
                              <a:gd name="connsiteX13" fmla="*/ 110067 w 982144"/>
                              <a:gd name="connsiteY13" fmla="*/ 1104900 h 1473200"/>
                              <a:gd name="connsiteX14" fmla="*/ 114300 w 982144"/>
                              <a:gd name="connsiteY14" fmla="*/ 1083734 h 1473200"/>
                              <a:gd name="connsiteX15" fmla="*/ 118533 w 982144"/>
                              <a:gd name="connsiteY15" fmla="*/ 1041400 h 1473200"/>
                              <a:gd name="connsiteX16" fmla="*/ 122767 w 982144"/>
                              <a:gd name="connsiteY16" fmla="*/ 1028700 h 1473200"/>
                              <a:gd name="connsiteX17" fmla="*/ 127000 w 982144"/>
                              <a:gd name="connsiteY17" fmla="*/ 1011767 h 1473200"/>
                              <a:gd name="connsiteX18" fmla="*/ 131233 w 982144"/>
                              <a:gd name="connsiteY18" fmla="*/ 969434 h 1473200"/>
                              <a:gd name="connsiteX19" fmla="*/ 139700 w 982144"/>
                              <a:gd name="connsiteY19" fmla="*/ 935567 h 1473200"/>
                              <a:gd name="connsiteX20" fmla="*/ 143933 w 982144"/>
                              <a:gd name="connsiteY20" fmla="*/ 880534 h 1473200"/>
                              <a:gd name="connsiteX21" fmla="*/ 148167 w 982144"/>
                              <a:gd name="connsiteY21" fmla="*/ 859367 h 1473200"/>
                              <a:gd name="connsiteX22" fmla="*/ 152400 w 982144"/>
                              <a:gd name="connsiteY22" fmla="*/ 825500 h 1473200"/>
                              <a:gd name="connsiteX23" fmla="*/ 156633 w 982144"/>
                              <a:gd name="connsiteY23" fmla="*/ 808567 h 1473200"/>
                              <a:gd name="connsiteX24" fmla="*/ 160867 w 982144"/>
                              <a:gd name="connsiteY24" fmla="*/ 787400 h 1473200"/>
                              <a:gd name="connsiteX25" fmla="*/ 165100 w 982144"/>
                              <a:gd name="connsiteY25" fmla="*/ 757767 h 1473200"/>
                              <a:gd name="connsiteX26" fmla="*/ 169333 w 982144"/>
                              <a:gd name="connsiteY26" fmla="*/ 745067 h 1473200"/>
                              <a:gd name="connsiteX27" fmla="*/ 173567 w 982144"/>
                              <a:gd name="connsiteY27" fmla="*/ 728134 h 1473200"/>
                              <a:gd name="connsiteX28" fmla="*/ 186267 w 982144"/>
                              <a:gd name="connsiteY28" fmla="*/ 690034 h 1473200"/>
                              <a:gd name="connsiteX29" fmla="*/ 198967 w 982144"/>
                              <a:gd name="connsiteY29" fmla="*/ 647700 h 1473200"/>
                              <a:gd name="connsiteX30" fmla="*/ 207433 w 982144"/>
                              <a:gd name="connsiteY30" fmla="*/ 635000 h 1473200"/>
                              <a:gd name="connsiteX31" fmla="*/ 220133 w 982144"/>
                              <a:gd name="connsiteY31" fmla="*/ 579967 h 1473200"/>
                              <a:gd name="connsiteX32" fmla="*/ 228600 w 982144"/>
                              <a:gd name="connsiteY32" fmla="*/ 359834 h 1473200"/>
                              <a:gd name="connsiteX33" fmla="*/ 237067 w 982144"/>
                              <a:gd name="connsiteY33" fmla="*/ 309034 h 1473200"/>
                              <a:gd name="connsiteX34" fmla="*/ 241300 w 982144"/>
                              <a:gd name="connsiteY34" fmla="*/ 292100 h 1473200"/>
                              <a:gd name="connsiteX35" fmla="*/ 254000 w 982144"/>
                              <a:gd name="connsiteY35" fmla="*/ 237067 h 1473200"/>
                              <a:gd name="connsiteX36" fmla="*/ 258233 w 982144"/>
                              <a:gd name="connsiteY36" fmla="*/ 211667 h 1473200"/>
                              <a:gd name="connsiteX37" fmla="*/ 262467 w 982144"/>
                              <a:gd name="connsiteY37" fmla="*/ 198967 h 1473200"/>
                              <a:gd name="connsiteX38" fmla="*/ 266700 w 982144"/>
                              <a:gd name="connsiteY38" fmla="*/ 182034 h 1473200"/>
                              <a:gd name="connsiteX39" fmla="*/ 279400 w 982144"/>
                              <a:gd name="connsiteY39" fmla="*/ 143934 h 1473200"/>
                              <a:gd name="connsiteX40" fmla="*/ 292100 w 982144"/>
                              <a:gd name="connsiteY40" fmla="*/ 105834 h 1473200"/>
                              <a:gd name="connsiteX41" fmla="*/ 300567 w 982144"/>
                              <a:gd name="connsiteY41" fmla="*/ 93134 h 1473200"/>
                              <a:gd name="connsiteX42" fmla="*/ 313267 w 982144"/>
                              <a:gd name="connsiteY42" fmla="*/ 67734 h 1473200"/>
                              <a:gd name="connsiteX43" fmla="*/ 317500 w 982144"/>
                              <a:gd name="connsiteY43" fmla="*/ 55034 h 1473200"/>
                              <a:gd name="connsiteX44" fmla="*/ 338667 w 982144"/>
                              <a:gd name="connsiteY44" fmla="*/ 33867 h 1473200"/>
                              <a:gd name="connsiteX45" fmla="*/ 376767 w 982144"/>
                              <a:gd name="connsiteY45" fmla="*/ 21167 h 1473200"/>
                              <a:gd name="connsiteX46" fmla="*/ 389467 w 982144"/>
                              <a:gd name="connsiteY46" fmla="*/ 16934 h 1473200"/>
                              <a:gd name="connsiteX47" fmla="*/ 402167 w 982144"/>
                              <a:gd name="connsiteY47" fmla="*/ 12700 h 1473200"/>
                              <a:gd name="connsiteX48" fmla="*/ 452967 w 982144"/>
                              <a:gd name="connsiteY48" fmla="*/ 16934 h 1473200"/>
                              <a:gd name="connsiteX49" fmla="*/ 465667 w 982144"/>
                              <a:gd name="connsiteY49" fmla="*/ 21167 h 1473200"/>
                              <a:gd name="connsiteX50" fmla="*/ 537633 w 982144"/>
                              <a:gd name="connsiteY50" fmla="*/ 29634 h 1473200"/>
                              <a:gd name="connsiteX51" fmla="*/ 622300 w 982144"/>
                              <a:gd name="connsiteY51" fmla="*/ 25400 h 1473200"/>
                              <a:gd name="connsiteX52" fmla="*/ 639233 w 982144"/>
                              <a:gd name="connsiteY52" fmla="*/ 21167 h 1473200"/>
                              <a:gd name="connsiteX53" fmla="*/ 673100 w 982144"/>
                              <a:gd name="connsiteY53" fmla="*/ 16934 h 1473200"/>
                              <a:gd name="connsiteX54" fmla="*/ 795867 w 982144"/>
                              <a:gd name="connsiteY54" fmla="*/ 21167 h 1473200"/>
                              <a:gd name="connsiteX55" fmla="*/ 855133 w 982144"/>
                              <a:gd name="connsiteY55" fmla="*/ 16934 h 1473200"/>
                              <a:gd name="connsiteX56" fmla="*/ 956733 w 982144"/>
                              <a:gd name="connsiteY56" fmla="*/ 12700 h 1473200"/>
                              <a:gd name="connsiteX57" fmla="*/ 982133 w 982144"/>
                              <a:gd name="connsiteY57" fmla="*/ 0 h 1473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Lst>
                            <a:rect l="l" t="t" r="r" b="b"/>
                            <a:pathLst>
                              <a:path w="982144" h="1473200">
                                <a:moveTo>
                                  <a:pt x="0" y="1473200"/>
                                </a:moveTo>
                                <a:cubicBezTo>
                                  <a:pt x="5644" y="1466145"/>
                                  <a:pt x="10544" y="1458423"/>
                                  <a:pt x="16933" y="1452034"/>
                                </a:cubicBezTo>
                                <a:cubicBezTo>
                                  <a:pt x="20531" y="1448436"/>
                                  <a:pt x="26936" y="1447882"/>
                                  <a:pt x="29633" y="1443567"/>
                                </a:cubicBezTo>
                                <a:cubicBezTo>
                                  <a:pt x="34363" y="1435999"/>
                                  <a:pt x="38100" y="1418167"/>
                                  <a:pt x="38100" y="1418167"/>
                                </a:cubicBezTo>
                                <a:cubicBezTo>
                                  <a:pt x="39511" y="1408289"/>
                                  <a:pt x="40089" y="1398256"/>
                                  <a:pt x="42333" y="1388534"/>
                                </a:cubicBezTo>
                                <a:cubicBezTo>
                                  <a:pt x="44340" y="1379838"/>
                                  <a:pt x="48635" y="1371792"/>
                                  <a:pt x="50800" y="1363134"/>
                                </a:cubicBezTo>
                                <a:lnTo>
                                  <a:pt x="59267" y="1329267"/>
                                </a:lnTo>
                                <a:cubicBezTo>
                                  <a:pt x="61012" y="1322286"/>
                                  <a:pt x="61607" y="1315042"/>
                                  <a:pt x="63500" y="1308100"/>
                                </a:cubicBezTo>
                                <a:cubicBezTo>
                                  <a:pt x="65848" y="1299490"/>
                                  <a:pt x="71967" y="1282700"/>
                                  <a:pt x="71967" y="1282700"/>
                                </a:cubicBezTo>
                                <a:cubicBezTo>
                                  <a:pt x="73378" y="1274233"/>
                                  <a:pt x="74118" y="1265627"/>
                                  <a:pt x="76200" y="1257300"/>
                                </a:cubicBezTo>
                                <a:cubicBezTo>
                                  <a:pt x="78365" y="1248642"/>
                                  <a:pt x="81845" y="1240367"/>
                                  <a:pt x="84667" y="1231900"/>
                                </a:cubicBezTo>
                                <a:cubicBezTo>
                                  <a:pt x="89109" y="1218575"/>
                                  <a:pt x="89944" y="1217148"/>
                                  <a:pt x="93133" y="1202267"/>
                                </a:cubicBezTo>
                                <a:cubicBezTo>
                                  <a:pt x="93154" y="1202169"/>
                                  <a:pt x="103707" y="1149399"/>
                                  <a:pt x="105833" y="1138767"/>
                                </a:cubicBezTo>
                                <a:cubicBezTo>
                                  <a:pt x="108064" y="1127611"/>
                                  <a:pt x="108337" y="1116145"/>
                                  <a:pt x="110067" y="1104900"/>
                                </a:cubicBezTo>
                                <a:cubicBezTo>
                                  <a:pt x="111161" y="1097789"/>
                                  <a:pt x="112889" y="1090789"/>
                                  <a:pt x="114300" y="1083734"/>
                                </a:cubicBezTo>
                                <a:cubicBezTo>
                                  <a:pt x="115711" y="1069623"/>
                                  <a:pt x="116377" y="1055417"/>
                                  <a:pt x="118533" y="1041400"/>
                                </a:cubicBezTo>
                                <a:cubicBezTo>
                                  <a:pt x="119212" y="1036989"/>
                                  <a:pt x="121541" y="1032991"/>
                                  <a:pt x="122767" y="1028700"/>
                                </a:cubicBezTo>
                                <a:cubicBezTo>
                                  <a:pt x="124365" y="1023106"/>
                                  <a:pt x="125589" y="1017411"/>
                                  <a:pt x="127000" y="1011767"/>
                                </a:cubicBezTo>
                                <a:cubicBezTo>
                                  <a:pt x="128411" y="997656"/>
                                  <a:pt x="128902" y="983422"/>
                                  <a:pt x="131233" y="969434"/>
                                </a:cubicBezTo>
                                <a:cubicBezTo>
                                  <a:pt x="133146" y="957956"/>
                                  <a:pt x="139700" y="935567"/>
                                  <a:pt x="139700" y="935567"/>
                                </a:cubicBezTo>
                                <a:cubicBezTo>
                                  <a:pt x="141111" y="917223"/>
                                  <a:pt x="141901" y="898820"/>
                                  <a:pt x="143933" y="880534"/>
                                </a:cubicBezTo>
                                <a:cubicBezTo>
                                  <a:pt x="144728" y="873383"/>
                                  <a:pt x="147073" y="866479"/>
                                  <a:pt x="148167" y="859367"/>
                                </a:cubicBezTo>
                                <a:cubicBezTo>
                                  <a:pt x="149897" y="848122"/>
                                  <a:pt x="150530" y="836722"/>
                                  <a:pt x="152400" y="825500"/>
                                </a:cubicBezTo>
                                <a:cubicBezTo>
                                  <a:pt x="153356" y="819761"/>
                                  <a:pt x="155371" y="814246"/>
                                  <a:pt x="156633" y="808567"/>
                                </a:cubicBezTo>
                                <a:cubicBezTo>
                                  <a:pt x="158194" y="801543"/>
                                  <a:pt x="159684" y="794498"/>
                                  <a:pt x="160867" y="787400"/>
                                </a:cubicBezTo>
                                <a:cubicBezTo>
                                  <a:pt x="162507" y="777558"/>
                                  <a:pt x="163143" y="767551"/>
                                  <a:pt x="165100" y="757767"/>
                                </a:cubicBezTo>
                                <a:cubicBezTo>
                                  <a:pt x="165975" y="753391"/>
                                  <a:pt x="168107" y="749358"/>
                                  <a:pt x="169333" y="745067"/>
                                </a:cubicBezTo>
                                <a:cubicBezTo>
                                  <a:pt x="170931" y="739473"/>
                                  <a:pt x="172426" y="733839"/>
                                  <a:pt x="173567" y="728134"/>
                                </a:cubicBezTo>
                                <a:cubicBezTo>
                                  <a:pt x="180086" y="695541"/>
                                  <a:pt x="172179" y="711165"/>
                                  <a:pt x="186267" y="690034"/>
                                </a:cubicBezTo>
                                <a:cubicBezTo>
                                  <a:pt x="192664" y="664442"/>
                                  <a:pt x="188660" y="678620"/>
                                  <a:pt x="198967" y="647700"/>
                                </a:cubicBezTo>
                                <a:cubicBezTo>
                                  <a:pt x="200576" y="642873"/>
                                  <a:pt x="204611" y="639233"/>
                                  <a:pt x="207433" y="635000"/>
                                </a:cubicBezTo>
                                <a:cubicBezTo>
                                  <a:pt x="217645" y="594153"/>
                                  <a:pt x="213618" y="612544"/>
                                  <a:pt x="220133" y="579967"/>
                                </a:cubicBezTo>
                                <a:cubicBezTo>
                                  <a:pt x="231232" y="457900"/>
                                  <a:pt x="217956" y="615315"/>
                                  <a:pt x="228600" y="359834"/>
                                </a:cubicBezTo>
                                <a:cubicBezTo>
                                  <a:pt x="229054" y="348949"/>
                                  <a:pt x="234335" y="321329"/>
                                  <a:pt x="237067" y="309034"/>
                                </a:cubicBezTo>
                                <a:cubicBezTo>
                                  <a:pt x="238329" y="303354"/>
                                  <a:pt x="240259" y="297825"/>
                                  <a:pt x="241300" y="292100"/>
                                </a:cubicBezTo>
                                <a:cubicBezTo>
                                  <a:pt x="250091" y="243744"/>
                                  <a:pt x="239429" y="280777"/>
                                  <a:pt x="254000" y="237067"/>
                                </a:cubicBezTo>
                                <a:cubicBezTo>
                                  <a:pt x="256714" y="228924"/>
                                  <a:pt x="256371" y="220046"/>
                                  <a:pt x="258233" y="211667"/>
                                </a:cubicBezTo>
                                <a:cubicBezTo>
                                  <a:pt x="259201" y="207311"/>
                                  <a:pt x="261241" y="203258"/>
                                  <a:pt x="262467" y="198967"/>
                                </a:cubicBezTo>
                                <a:cubicBezTo>
                                  <a:pt x="264065" y="193373"/>
                                  <a:pt x="265028" y="187607"/>
                                  <a:pt x="266700" y="182034"/>
                                </a:cubicBezTo>
                                <a:cubicBezTo>
                                  <a:pt x="270547" y="169212"/>
                                  <a:pt x="275167" y="156634"/>
                                  <a:pt x="279400" y="143934"/>
                                </a:cubicBezTo>
                                <a:lnTo>
                                  <a:pt x="292100" y="105834"/>
                                </a:lnTo>
                                <a:cubicBezTo>
                                  <a:pt x="293709" y="101007"/>
                                  <a:pt x="297745" y="97367"/>
                                  <a:pt x="300567" y="93134"/>
                                </a:cubicBezTo>
                                <a:cubicBezTo>
                                  <a:pt x="311207" y="61212"/>
                                  <a:pt x="296854" y="100560"/>
                                  <a:pt x="313267" y="67734"/>
                                </a:cubicBezTo>
                                <a:cubicBezTo>
                                  <a:pt x="315263" y="63743"/>
                                  <a:pt x="315504" y="59025"/>
                                  <a:pt x="317500" y="55034"/>
                                </a:cubicBezTo>
                                <a:cubicBezTo>
                                  <a:pt x="322741" y="44552"/>
                                  <a:pt x="327782" y="38705"/>
                                  <a:pt x="338667" y="33867"/>
                                </a:cubicBezTo>
                                <a:cubicBezTo>
                                  <a:pt x="338677" y="33862"/>
                                  <a:pt x="370411" y="23285"/>
                                  <a:pt x="376767" y="21167"/>
                                </a:cubicBezTo>
                                <a:lnTo>
                                  <a:pt x="389467" y="16934"/>
                                </a:lnTo>
                                <a:lnTo>
                                  <a:pt x="402167" y="12700"/>
                                </a:lnTo>
                                <a:cubicBezTo>
                                  <a:pt x="419100" y="14111"/>
                                  <a:pt x="436124" y="14688"/>
                                  <a:pt x="452967" y="16934"/>
                                </a:cubicBezTo>
                                <a:cubicBezTo>
                                  <a:pt x="457390" y="17524"/>
                                  <a:pt x="461311" y="20199"/>
                                  <a:pt x="465667" y="21167"/>
                                </a:cubicBezTo>
                                <a:cubicBezTo>
                                  <a:pt x="489187" y="26393"/>
                                  <a:pt x="513848" y="27471"/>
                                  <a:pt x="537633" y="29634"/>
                                </a:cubicBezTo>
                                <a:cubicBezTo>
                                  <a:pt x="565855" y="28223"/>
                                  <a:pt x="594140" y="27747"/>
                                  <a:pt x="622300" y="25400"/>
                                </a:cubicBezTo>
                                <a:cubicBezTo>
                                  <a:pt x="628098" y="24917"/>
                                  <a:pt x="633494" y="22123"/>
                                  <a:pt x="639233" y="21167"/>
                                </a:cubicBezTo>
                                <a:cubicBezTo>
                                  <a:pt x="650455" y="19297"/>
                                  <a:pt x="661811" y="18345"/>
                                  <a:pt x="673100" y="16934"/>
                                </a:cubicBezTo>
                                <a:cubicBezTo>
                                  <a:pt x="714022" y="18345"/>
                                  <a:pt x="754920" y="21167"/>
                                  <a:pt x="795867" y="21167"/>
                                </a:cubicBezTo>
                                <a:cubicBezTo>
                                  <a:pt x="815673" y="21167"/>
                                  <a:pt x="835355" y="17975"/>
                                  <a:pt x="855133" y="16934"/>
                                </a:cubicBezTo>
                                <a:cubicBezTo>
                                  <a:pt x="888982" y="15152"/>
                                  <a:pt x="922866" y="14111"/>
                                  <a:pt x="956733" y="12700"/>
                                </a:cubicBezTo>
                                <a:cubicBezTo>
                                  <a:pt x="983472" y="3788"/>
                                  <a:pt x="982133" y="13159"/>
                                  <a:pt x="982133"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txbx>
                          <w:txbxContent>
                            <w:p w:rsidR="00EA7932" w:rsidRDefault="00EA7932" w:rsidP="00EA7932">
                              <w:pPr>
                                <w:pStyle w:val="af6"/>
                                <w:overflowPunct w:val="0"/>
                                <w:spacing w:before="80" w:beforeAutospacing="0" w:after="80" w:afterAutospacing="0"/>
                              </w:pPr>
                              <w:r>
                                <w:rPr>
                                  <w:sz w:val="21"/>
                                  <w:szCs w:val="21"/>
                                </w:rPr>
                                <w:t> </w:t>
                              </w:r>
                            </w:p>
                          </w:txbxContent>
                        </wps:txbx>
                        <wps:bodyPr rot="0" spcFirstLastPara="0" vert="horz" wrap="square" lIns="83087" tIns="41544" rIns="83087" bIns="41544" numCol="1" spcCol="0" rtlCol="0" fromWordArt="0" anchor="ctr" anchorCtr="0" forceAA="0" compatLnSpc="1">
                          <a:prstTxWarp prst="textNoShape">
                            <a:avLst/>
                          </a:prstTxWarp>
                          <a:noAutofit/>
                        </wps:bodyPr>
                      </wps:wsp>
                      <wps:wsp>
                        <wps:cNvPr id="95" name="直接连接符 95"/>
                        <wps:cNvCnPr/>
                        <wps:spPr>
                          <a:xfrm>
                            <a:off x="979036" y="132445"/>
                            <a:ext cx="0" cy="165367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979000" y="1896840"/>
                            <a:ext cx="0" cy="117871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任意多边形 10"/>
                        <wps:cNvSpPr/>
                        <wps:spPr>
                          <a:xfrm>
                            <a:off x="910830" y="2784538"/>
                            <a:ext cx="1824011" cy="22784"/>
                          </a:xfrm>
                          <a:custGeom>
                            <a:avLst/>
                            <a:gdLst>
                              <a:gd name="connsiteX0" fmla="*/ 0 w 1894609"/>
                              <a:gd name="connsiteY0" fmla="*/ 17319 h 34637"/>
                              <a:gd name="connsiteX1" fmla="*/ 245918 w 1894609"/>
                              <a:gd name="connsiteY1" fmla="*/ 10391 h 34637"/>
                              <a:gd name="connsiteX2" fmla="*/ 256309 w 1894609"/>
                              <a:gd name="connsiteY2" fmla="*/ 6928 h 34637"/>
                              <a:gd name="connsiteX3" fmla="*/ 426027 w 1894609"/>
                              <a:gd name="connsiteY3" fmla="*/ 13855 h 34637"/>
                              <a:gd name="connsiteX4" fmla="*/ 446809 w 1894609"/>
                              <a:gd name="connsiteY4" fmla="*/ 17319 h 34637"/>
                              <a:gd name="connsiteX5" fmla="*/ 498763 w 1894609"/>
                              <a:gd name="connsiteY5" fmla="*/ 20782 h 34637"/>
                              <a:gd name="connsiteX6" fmla="*/ 526472 w 1894609"/>
                              <a:gd name="connsiteY6" fmla="*/ 24246 h 34637"/>
                              <a:gd name="connsiteX7" fmla="*/ 561109 w 1894609"/>
                              <a:gd name="connsiteY7" fmla="*/ 31173 h 34637"/>
                              <a:gd name="connsiteX8" fmla="*/ 613063 w 1894609"/>
                              <a:gd name="connsiteY8" fmla="*/ 34637 h 34637"/>
                              <a:gd name="connsiteX9" fmla="*/ 651163 w 1894609"/>
                              <a:gd name="connsiteY9" fmla="*/ 31173 h 34637"/>
                              <a:gd name="connsiteX10" fmla="*/ 685800 w 1894609"/>
                              <a:gd name="connsiteY10" fmla="*/ 20782 h 34637"/>
                              <a:gd name="connsiteX11" fmla="*/ 706582 w 1894609"/>
                              <a:gd name="connsiteY11" fmla="*/ 13855 h 34637"/>
                              <a:gd name="connsiteX12" fmla="*/ 720436 w 1894609"/>
                              <a:gd name="connsiteY12" fmla="*/ 6928 h 34637"/>
                              <a:gd name="connsiteX13" fmla="*/ 942109 w 1894609"/>
                              <a:gd name="connsiteY13" fmla="*/ 13855 h 34637"/>
                              <a:gd name="connsiteX14" fmla="*/ 962891 w 1894609"/>
                              <a:gd name="connsiteY14" fmla="*/ 17319 h 34637"/>
                              <a:gd name="connsiteX15" fmla="*/ 1007918 w 1894609"/>
                              <a:gd name="connsiteY15" fmla="*/ 20782 h 34637"/>
                              <a:gd name="connsiteX16" fmla="*/ 1115291 w 1894609"/>
                              <a:gd name="connsiteY16" fmla="*/ 27709 h 34637"/>
                              <a:gd name="connsiteX17" fmla="*/ 1246909 w 1894609"/>
                              <a:gd name="connsiteY17" fmla="*/ 27709 h 34637"/>
                              <a:gd name="connsiteX18" fmla="*/ 1281545 w 1894609"/>
                              <a:gd name="connsiteY18" fmla="*/ 17319 h 34637"/>
                              <a:gd name="connsiteX19" fmla="*/ 1323109 w 1894609"/>
                              <a:gd name="connsiteY19" fmla="*/ 13855 h 34637"/>
                              <a:gd name="connsiteX20" fmla="*/ 1492827 w 1894609"/>
                              <a:gd name="connsiteY20" fmla="*/ 20782 h 34637"/>
                              <a:gd name="connsiteX21" fmla="*/ 1607127 w 1894609"/>
                              <a:gd name="connsiteY21" fmla="*/ 17319 h 34637"/>
                              <a:gd name="connsiteX22" fmla="*/ 1631372 w 1894609"/>
                              <a:gd name="connsiteY22" fmla="*/ 13855 h 34637"/>
                              <a:gd name="connsiteX23" fmla="*/ 1666009 w 1894609"/>
                              <a:gd name="connsiteY23" fmla="*/ 10391 h 34637"/>
                              <a:gd name="connsiteX24" fmla="*/ 1683327 w 1894609"/>
                              <a:gd name="connsiteY24" fmla="*/ 6928 h 34637"/>
                              <a:gd name="connsiteX25" fmla="*/ 1693718 w 1894609"/>
                              <a:gd name="connsiteY25" fmla="*/ 3464 h 34637"/>
                              <a:gd name="connsiteX26" fmla="*/ 1762991 w 1894609"/>
                              <a:gd name="connsiteY26" fmla="*/ 0 h 34637"/>
                              <a:gd name="connsiteX27" fmla="*/ 1811482 w 1894609"/>
                              <a:gd name="connsiteY27" fmla="*/ 3464 h 34637"/>
                              <a:gd name="connsiteX28" fmla="*/ 1835727 w 1894609"/>
                              <a:gd name="connsiteY28" fmla="*/ 10391 h 34637"/>
                              <a:gd name="connsiteX29" fmla="*/ 1853045 w 1894609"/>
                              <a:gd name="connsiteY29" fmla="*/ 13855 h 34637"/>
                              <a:gd name="connsiteX30" fmla="*/ 1894609 w 1894609"/>
                              <a:gd name="connsiteY30" fmla="*/ 13855 h 346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894609" h="34637">
                                <a:moveTo>
                                  <a:pt x="0" y="17319"/>
                                </a:moveTo>
                                <a:cubicBezTo>
                                  <a:pt x="15795" y="17021"/>
                                  <a:pt x="186602" y="16040"/>
                                  <a:pt x="245918" y="10391"/>
                                </a:cubicBezTo>
                                <a:cubicBezTo>
                                  <a:pt x="249553" y="10045"/>
                                  <a:pt x="252845" y="8082"/>
                                  <a:pt x="256309" y="6928"/>
                                </a:cubicBezTo>
                                <a:cubicBezTo>
                                  <a:pt x="295872" y="8164"/>
                                  <a:pt x="378609" y="9731"/>
                                  <a:pt x="426027" y="13855"/>
                                </a:cubicBezTo>
                                <a:cubicBezTo>
                                  <a:pt x="433023" y="14463"/>
                                  <a:pt x="439818" y="16653"/>
                                  <a:pt x="446809" y="17319"/>
                                </a:cubicBezTo>
                                <a:cubicBezTo>
                                  <a:pt x="464087" y="18964"/>
                                  <a:pt x="481472" y="19278"/>
                                  <a:pt x="498763" y="20782"/>
                                </a:cubicBezTo>
                                <a:cubicBezTo>
                                  <a:pt x="508036" y="21588"/>
                                  <a:pt x="517290" y="22716"/>
                                  <a:pt x="526472" y="24246"/>
                                </a:cubicBezTo>
                                <a:cubicBezTo>
                                  <a:pt x="553971" y="28829"/>
                                  <a:pt x="525555" y="27787"/>
                                  <a:pt x="561109" y="31173"/>
                                </a:cubicBezTo>
                                <a:cubicBezTo>
                                  <a:pt x="578387" y="32819"/>
                                  <a:pt x="595745" y="33482"/>
                                  <a:pt x="613063" y="34637"/>
                                </a:cubicBezTo>
                                <a:cubicBezTo>
                                  <a:pt x="625763" y="33482"/>
                                  <a:pt x="638523" y="32859"/>
                                  <a:pt x="651163" y="31173"/>
                                </a:cubicBezTo>
                                <a:cubicBezTo>
                                  <a:pt x="659886" y="30010"/>
                                  <a:pt x="679240" y="22968"/>
                                  <a:pt x="685800" y="20782"/>
                                </a:cubicBezTo>
                                <a:lnTo>
                                  <a:pt x="706582" y="13855"/>
                                </a:lnTo>
                                <a:lnTo>
                                  <a:pt x="720436" y="6928"/>
                                </a:lnTo>
                                <a:lnTo>
                                  <a:pt x="942109" y="13855"/>
                                </a:lnTo>
                                <a:cubicBezTo>
                                  <a:pt x="949118" y="14293"/>
                                  <a:pt x="955907" y="16584"/>
                                  <a:pt x="962891" y="17319"/>
                                </a:cubicBezTo>
                                <a:cubicBezTo>
                                  <a:pt x="977862" y="18895"/>
                                  <a:pt x="992894" y="19843"/>
                                  <a:pt x="1007918" y="20782"/>
                                </a:cubicBezTo>
                                <a:cubicBezTo>
                                  <a:pt x="1125354" y="28122"/>
                                  <a:pt x="1027948" y="20432"/>
                                  <a:pt x="1115291" y="27709"/>
                                </a:cubicBezTo>
                                <a:cubicBezTo>
                                  <a:pt x="1168251" y="38302"/>
                                  <a:pt x="1137957" y="33598"/>
                                  <a:pt x="1246909" y="27709"/>
                                </a:cubicBezTo>
                                <a:cubicBezTo>
                                  <a:pt x="1253158" y="27371"/>
                                  <a:pt x="1278780" y="18241"/>
                                  <a:pt x="1281545" y="17319"/>
                                </a:cubicBezTo>
                                <a:cubicBezTo>
                                  <a:pt x="1294734" y="12923"/>
                                  <a:pt x="1309254" y="15010"/>
                                  <a:pt x="1323109" y="13855"/>
                                </a:cubicBezTo>
                                <a:cubicBezTo>
                                  <a:pt x="1392777" y="20189"/>
                                  <a:pt x="1390239" y="20782"/>
                                  <a:pt x="1492827" y="20782"/>
                                </a:cubicBezTo>
                                <a:cubicBezTo>
                                  <a:pt x="1530944" y="20782"/>
                                  <a:pt x="1569027" y="18473"/>
                                  <a:pt x="1607127" y="17319"/>
                                </a:cubicBezTo>
                                <a:cubicBezTo>
                                  <a:pt x="1615209" y="16164"/>
                                  <a:pt x="1623264" y="14809"/>
                                  <a:pt x="1631372" y="13855"/>
                                </a:cubicBezTo>
                                <a:cubicBezTo>
                                  <a:pt x="1642896" y="12499"/>
                                  <a:pt x="1654508" y="11924"/>
                                  <a:pt x="1666009" y="10391"/>
                                </a:cubicBezTo>
                                <a:cubicBezTo>
                                  <a:pt x="1671844" y="9613"/>
                                  <a:pt x="1677616" y="8356"/>
                                  <a:pt x="1683327" y="6928"/>
                                </a:cubicBezTo>
                                <a:cubicBezTo>
                                  <a:pt x="1686869" y="6043"/>
                                  <a:pt x="1690081" y="3780"/>
                                  <a:pt x="1693718" y="3464"/>
                                </a:cubicBezTo>
                                <a:cubicBezTo>
                                  <a:pt x="1716751" y="1461"/>
                                  <a:pt x="1739900" y="1155"/>
                                  <a:pt x="1762991" y="0"/>
                                </a:cubicBezTo>
                                <a:cubicBezTo>
                                  <a:pt x="1779155" y="1155"/>
                                  <a:pt x="1795376" y="1674"/>
                                  <a:pt x="1811482" y="3464"/>
                                </a:cubicBezTo>
                                <a:cubicBezTo>
                                  <a:pt x="1823132" y="4759"/>
                                  <a:pt x="1825227" y="7766"/>
                                  <a:pt x="1835727" y="10391"/>
                                </a:cubicBezTo>
                                <a:cubicBezTo>
                                  <a:pt x="1841438" y="11819"/>
                                  <a:pt x="1847168" y="13509"/>
                                  <a:pt x="1853045" y="13855"/>
                                </a:cubicBezTo>
                                <a:cubicBezTo>
                                  <a:pt x="1866876" y="14669"/>
                                  <a:pt x="1880754" y="13855"/>
                                  <a:pt x="1894609" y="13855"/>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12" name="任意多边形 12"/>
                        <wps:cNvSpPr/>
                        <wps:spPr>
                          <a:xfrm>
                            <a:off x="4530351" y="2768981"/>
                            <a:ext cx="760282" cy="20815"/>
                          </a:xfrm>
                          <a:custGeom>
                            <a:avLst/>
                            <a:gdLst>
                              <a:gd name="connsiteX0" fmla="*/ 0 w 789709"/>
                              <a:gd name="connsiteY0" fmla="*/ 20782 h 31645"/>
                              <a:gd name="connsiteX1" fmla="*/ 121227 w 789709"/>
                              <a:gd name="connsiteY1" fmla="*/ 24246 h 31645"/>
                              <a:gd name="connsiteX2" fmla="*/ 142009 w 789709"/>
                              <a:gd name="connsiteY2" fmla="*/ 27709 h 31645"/>
                              <a:gd name="connsiteX3" fmla="*/ 232063 w 789709"/>
                              <a:gd name="connsiteY3" fmla="*/ 20782 h 31645"/>
                              <a:gd name="connsiteX4" fmla="*/ 256309 w 789709"/>
                              <a:gd name="connsiteY4" fmla="*/ 17319 h 31645"/>
                              <a:gd name="connsiteX5" fmla="*/ 270163 w 789709"/>
                              <a:gd name="connsiteY5" fmla="*/ 13855 h 31645"/>
                              <a:gd name="connsiteX6" fmla="*/ 322118 w 789709"/>
                              <a:gd name="connsiteY6" fmla="*/ 10391 h 31645"/>
                              <a:gd name="connsiteX7" fmla="*/ 332509 w 789709"/>
                              <a:gd name="connsiteY7" fmla="*/ 6928 h 31645"/>
                              <a:gd name="connsiteX8" fmla="*/ 426027 w 789709"/>
                              <a:gd name="connsiteY8" fmla="*/ 0 h 31645"/>
                              <a:gd name="connsiteX9" fmla="*/ 519545 w 789709"/>
                              <a:gd name="connsiteY9" fmla="*/ 3464 h 31645"/>
                              <a:gd name="connsiteX10" fmla="*/ 529936 w 789709"/>
                              <a:gd name="connsiteY10" fmla="*/ 6928 h 31645"/>
                              <a:gd name="connsiteX11" fmla="*/ 578427 w 789709"/>
                              <a:gd name="connsiteY11" fmla="*/ 10391 h 31645"/>
                              <a:gd name="connsiteX12" fmla="*/ 599209 w 789709"/>
                              <a:gd name="connsiteY12" fmla="*/ 13855 h 31645"/>
                              <a:gd name="connsiteX13" fmla="*/ 613063 w 789709"/>
                              <a:gd name="connsiteY13" fmla="*/ 17319 h 31645"/>
                              <a:gd name="connsiteX14" fmla="*/ 633845 w 789709"/>
                              <a:gd name="connsiteY14" fmla="*/ 20782 h 31645"/>
                              <a:gd name="connsiteX15" fmla="*/ 658091 w 789709"/>
                              <a:gd name="connsiteY15" fmla="*/ 27709 h 31645"/>
                              <a:gd name="connsiteX16" fmla="*/ 668482 w 789709"/>
                              <a:gd name="connsiteY16" fmla="*/ 31173 h 31645"/>
                              <a:gd name="connsiteX17" fmla="*/ 789709 w 789709"/>
                              <a:gd name="connsiteY17" fmla="*/ 31173 h 3164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89709" h="31645">
                                <a:moveTo>
                                  <a:pt x="0" y="20782"/>
                                </a:moveTo>
                                <a:cubicBezTo>
                                  <a:pt x="40409" y="21937"/>
                                  <a:pt x="80850" y="22276"/>
                                  <a:pt x="121227" y="24246"/>
                                </a:cubicBezTo>
                                <a:cubicBezTo>
                                  <a:pt x="128242" y="24588"/>
                                  <a:pt x="134986" y="27709"/>
                                  <a:pt x="142009" y="27709"/>
                                </a:cubicBezTo>
                                <a:cubicBezTo>
                                  <a:pt x="168129" y="27709"/>
                                  <a:pt x="204320" y="24250"/>
                                  <a:pt x="232063" y="20782"/>
                                </a:cubicBezTo>
                                <a:cubicBezTo>
                                  <a:pt x="240164" y="19769"/>
                                  <a:pt x="248277" y="18779"/>
                                  <a:pt x="256309" y="17319"/>
                                </a:cubicBezTo>
                                <a:cubicBezTo>
                                  <a:pt x="260992" y="16468"/>
                                  <a:pt x="265429" y="14353"/>
                                  <a:pt x="270163" y="13855"/>
                                </a:cubicBezTo>
                                <a:cubicBezTo>
                                  <a:pt x="287424" y="12038"/>
                                  <a:pt x="304800" y="11546"/>
                                  <a:pt x="322118" y="10391"/>
                                </a:cubicBezTo>
                                <a:cubicBezTo>
                                  <a:pt x="325582" y="9237"/>
                                  <a:pt x="328876" y="7291"/>
                                  <a:pt x="332509" y="6928"/>
                                </a:cubicBezTo>
                                <a:cubicBezTo>
                                  <a:pt x="363612" y="3818"/>
                                  <a:pt x="426027" y="0"/>
                                  <a:pt x="426027" y="0"/>
                                </a:cubicBezTo>
                                <a:cubicBezTo>
                                  <a:pt x="457200" y="1155"/>
                                  <a:pt x="488420" y="1389"/>
                                  <a:pt x="519545" y="3464"/>
                                </a:cubicBezTo>
                                <a:cubicBezTo>
                                  <a:pt x="523188" y="3707"/>
                                  <a:pt x="526310" y="6501"/>
                                  <a:pt x="529936" y="6928"/>
                                </a:cubicBezTo>
                                <a:cubicBezTo>
                                  <a:pt x="546030" y="8821"/>
                                  <a:pt x="562263" y="9237"/>
                                  <a:pt x="578427" y="10391"/>
                                </a:cubicBezTo>
                                <a:cubicBezTo>
                                  <a:pt x="585354" y="11546"/>
                                  <a:pt x="592323" y="12478"/>
                                  <a:pt x="599209" y="13855"/>
                                </a:cubicBezTo>
                                <a:cubicBezTo>
                                  <a:pt x="603877" y="14789"/>
                                  <a:pt x="608395" y="16385"/>
                                  <a:pt x="613063" y="17319"/>
                                </a:cubicBezTo>
                                <a:cubicBezTo>
                                  <a:pt x="619949" y="18696"/>
                                  <a:pt x="626918" y="19628"/>
                                  <a:pt x="633845" y="20782"/>
                                </a:cubicBezTo>
                                <a:cubicBezTo>
                                  <a:pt x="658759" y="29087"/>
                                  <a:pt x="627646" y="19011"/>
                                  <a:pt x="658091" y="27709"/>
                                </a:cubicBezTo>
                                <a:cubicBezTo>
                                  <a:pt x="661602" y="28712"/>
                                  <a:pt x="664832" y="31077"/>
                                  <a:pt x="668482" y="31173"/>
                                </a:cubicBezTo>
                                <a:cubicBezTo>
                                  <a:pt x="708877" y="32236"/>
                                  <a:pt x="749300" y="31173"/>
                                  <a:pt x="789709" y="31173"/>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83087" tIns="41544" rIns="83087" bIns="41544" numCol="1" spcCol="0" rtlCol="0" fromWordArt="0" anchor="ctr" anchorCtr="0" forceAA="0" compatLnSpc="1">
                          <a:prstTxWarp prst="textNoShape">
                            <a:avLst/>
                          </a:prstTxWarp>
                          <a:noAutofit/>
                        </wps:bodyPr>
                      </wps:wsp>
                      <wps:wsp>
                        <wps:cNvPr id="97" name="文本框 37"/>
                        <wps:cNvSpPr txBox="1"/>
                        <wps:spPr bwMode="auto">
                          <a:xfrm>
                            <a:off x="2978348" y="1039124"/>
                            <a:ext cx="922693" cy="249308"/>
                          </a:xfrm>
                          <a:prstGeom prst="rect">
                            <a:avLst/>
                          </a:prstGeom>
                          <a:noFill/>
                          <a:ln w="9525">
                            <a:noFill/>
                            <a:miter lim="800000"/>
                            <a:headEnd/>
                            <a:tailEnd/>
                          </a:ln>
                        </wps:spPr>
                        <wps:txbx>
                          <w:txbxContent>
                            <w:p w:rsidR="009C68A2" w:rsidRDefault="009C68A2" w:rsidP="009C68A2">
                              <w:pPr>
                                <w:pStyle w:val="af6"/>
                                <w:overflowPunct w:val="0"/>
                                <w:spacing w:before="80" w:beforeAutospacing="0" w:after="80" w:afterAutospacing="0"/>
                              </w:pPr>
                              <w:r>
                                <w:rPr>
                                  <w:rFonts w:hint="eastAsia"/>
                                  <w:sz w:val="15"/>
                                  <w:szCs w:val="15"/>
                                </w:rPr>
                                <w:t>DL</w:t>
                              </w:r>
                              <w:r>
                                <w:rPr>
                                  <w:sz w:val="15"/>
                                  <w:szCs w:val="15"/>
                                </w:rPr>
                                <w:t xml:space="preserve"> OFF </w:t>
                              </w:r>
                              <w:r w:rsidR="00FA43CD">
                                <w:rPr>
                                  <w:rFonts w:hint="eastAsia"/>
                                  <w:sz w:val="15"/>
                                  <w:szCs w:val="15"/>
                                </w:rPr>
                                <w:t>period</w:t>
                              </w:r>
                            </w:p>
                          </w:txbxContent>
                        </wps:txbx>
                        <wps:bodyPr rot="0" spcFirstLastPara="0" vert="horz" wrap="square" lIns="83087" tIns="41544" rIns="83087" bIns="41544" numCol="1" spcCol="0" rtlCol="0" fromWordArt="0" anchor="t" anchorCtr="0" forceAA="0" upright="1" compatLnSpc="1">
                          <a:prstTxWarp prst="textNoShape">
                            <a:avLst/>
                          </a:prstTxWarp>
                          <a:noAutofit/>
                        </wps:bodyPr>
                      </wps:wsp>
                      <wps:wsp>
                        <wps:cNvPr id="17" name="直接连接符 17"/>
                        <wps:cNvCnPr/>
                        <wps:spPr>
                          <a:xfrm flipV="1">
                            <a:off x="816014" y="1474015"/>
                            <a:ext cx="4172924" cy="5897"/>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flipV="1">
                            <a:off x="790153" y="2736878"/>
                            <a:ext cx="4254279" cy="584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76" o:spid="_x0000_s1026" editas="canvas" style="width:462.7pt;height:252.9pt;mso-position-horizontal-relative:char;mso-position-vertical-relative:line" coordsize="58762,32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">
                <v:shape id="_x0000_s1027" type="#_x0000_t75" style="position:absolute;width:58762;height:32118;visibility:visible;mso-wrap-style:square">
                  <v:fill o:detectmouseclick="t"/>
                  <v:path o:connecttype="none"/>
                </v:shape>
                <v:rect id="矩形 51" o:spid="_x0000_s1028" style="position:absolute;left:27243;top:12885;width:13149;height:17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C31MQA&#10;AADbAAAADwAAAGRycy9kb3ducmV2LnhtbESPQWvCQBSE7wX/w/KE3upGQZHoKiop7a2tUcHbI/tM&#10;otm3IbvV9d93C4LHYWa+YebLYBpxpc7VlhUMBwkI4sLqmksFu/z9bQrCeWSNjWVScCcHy0XvZY6p&#10;tjf+oevWlyJC2KWooPK+TaV0RUUG3cC2xNE72c6gj7Irpe7wFuGmkaMkmUiDNceFClvaVFRctr9G&#10;QZPtz+ss/85DNj2O5eVj/RUOQanXfljNQHgK/hl+tD+1gvEQ/r/EH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wt9TEAAAA2wAAAA8AAAAAAAAAAAAAAAAAmAIAAGRycy9k&#10;b3ducmV2LnhtbFBLBQYAAAAABAAEAPUAAACJAwAAAAA=&#10;" fillcolor="windowText" stroked="f">
                  <v:fill r:id="rId11" o:title="" color2="window" type="pattern"/>
                  <v:textbox inset="2.30797mm,1.154mm,2.30797mm,1.154mm">
                    <w:txbxContent>
                      <w:p w:rsidR="00CF1C8B" w:rsidRDefault="00CF1C8B" w:rsidP="00CF1C8B"/>
                    </w:txbxContent>
                  </v:textbox>
                </v:rect>
                <v:line id="直接连接符 53" o:spid="_x0000_s1029" style="position:absolute;visibility:visible;mso-wrap-style:square" from="22216,1324" to="22338,18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TaL8QAAADbAAAADwAAAGRycy9kb3ducmV2LnhtbESPUWsCMRCE34X+h7AF3zRXRdHTKFIo&#10;iO1LbX/AelnvDi+ba7Lq6a9vCgUfh5n5hlmuO9eoC4VYezbwMsxAERfe1lwa+P56G8xARUG22Hgm&#10;AzeKsF499ZaYW3/lT7rspVQJwjFHA5VIm2sdi4ocxqFviZN39MGhJBlKbQNeE9w1epRlU+2w5rRQ&#10;YUuvFRWn/dkZ+Hn/2MbboRnJdHLfncJmNpdxNKb/3G0WoIQ6eYT/21trYDKG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RNovxAAAANsAAAAPAAAAAAAAAAAA&#10;AAAAAKECAABkcnMvZG93bnJldi54bWxQSwUGAAAAAAQABAD5AAAAkgMAAAAA&#10;" strokecolor="#4579b8 [3044]"/>
                <v:line id="直接连接符 56" o:spid="_x0000_s1030" style="position:absolute;visibility:visible;mso-wrap-style:square" from="45472,1348" to="45472,1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N5t8QAAADbAAAADwAAAGRycy9kb3ducmV2LnhtbESPUWvCQBCE34X+h2MLfdOLFoNGT5FC&#10;Qdq+VP0Ba25Ngrm99G6rsb++Vyj4OMzMN8xy3btWXSjExrOB8SgDRVx623Bl4LB/Hc5ARUG22Hom&#10;AzeKsF49DJZYWH/lT7rspFIJwrFAA7VIV2gdy5ocxpHviJN38sGhJBkqbQNeE9y1epJluXbYcFqo&#10;saOXmsrz7tsZ+Hr/2MbbsZ1IPv15O4fNbC7P0Zinx36zACXUyz38395aA9Mc/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3m3xAAAANsAAAAPAAAAAAAAAAAA&#10;AAAAAKECAABkcnMvZG93bnJldi54bWxQSwUGAAAAAAQABAD5AAAAkgMAAAAA&#10;" strokecolor="#4579b8 [3044]"/>
                <v:shape id="任意多边形 58" o:spid="_x0000_s1031" style="position:absolute;left:19384;top:5217;width:6321;height:9942;visibility:visible;mso-wrap-style:square;v-text-anchor:middle" coordsize="723900,1646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M5cAA&#10;AADbAAAADwAAAGRycy9kb3ducmV2LnhtbERPy4rCMBTdC/5DuMLsNB1hRKpRhhFRcOVj0921udMW&#10;k5vaxLYzX28WgsvDeS/XvTWipcZXjhV8ThIQxLnTFRcKLufteA7CB2SNxjEp+CMP69VwsMRUu46P&#10;1J5CIWII+xQVlCHUqZQ+L8min7iaOHK/rrEYImwKqRvsYrg1cpokM2mx4thQYk0/JeW308MqKLTp&#10;6iy7Xzd+R7f9oT0fpPlX6mPUfy9ABOrDW/xy77WCrzg2fok/QK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HM5cAAAADbAAAADwAAAAAAAAAAAAAAAACYAgAAZHJzL2Rvd25y&#10;ZXYueG1sUEsFBgAAAAAEAAQA9QAAAIUDAAAAAA==&#10;" path="m,c31144,6230,15181,243,46567,21167r12700,8467c60678,33867,61504,38343,63500,42334v2275,4551,6680,7936,8467,12700c87661,96883,64810,59116,84667,88900v1356,5425,5430,23561,8466,29634c95408,123085,98778,127001,101600,131234v2822,8467,6303,16742,8467,25400c113149,168962,116741,182190,118533,194734v1572,11000,7656,71103,8467,80433c132889,342894,127192,310000,135467,351367v2822,32456,-1838,66461,8466,97367c150443,468260,147292,457058,152400,482600v1411,14111,2227,28295,4233,42334c157456,530694,159605,536187,160867,541867v1561,7024,2340,14225,4233,21167c167448,571644,173567,588434,173567,588434v1411,19755,2355,39550,4233,59266c178746,657633,181346,667379,182033,677334v7401,107303,-1032,61019,8467,122766c194757,827774,192387,818463,198967,838200v1411,12700,2544,25434,4233,38100c204334,884808,207433,893117,207433,901700v,97377,-1995,194749,-4233,292100c202615,1219232,200049,1244584,198967,1270000v-1741,40910,-2823,81845,-4234,122767c196144,1408289,196763,1423904,198967,1439334v631,4417,3265,8344,4233,12700c205062,1460413,205351,1469107,207433,1477434v2165,8658,5645,16933,8467,25400l228600,1540934v7451,22355,1757,8985,21167,38100c252589,1583267,254000,1588912,258233,1591734v8467,5644,18205,9738,25400,16933c300608,1625642,300780,1628492,330200,1638300v26153,8719,8260,3790,55033,8467c605346,1640975,492459,1642534,723900,1642534e" filled="f" strokecolor="#243f60 [1604]">
                  <v:path arrowok="t" o:connecttype="custom" o:connectlocs="0,0;40661,12778;51750,17890;55446,25556;62839,33223;73929,53667;81321,71557;88714,79224;96107,94557;103499,117558;110893,166114;118286,212114;125678,270893;133071,291337;136767,316894;140464,327116;144160,339894;151554,355228;155250,391005;158946,408895;166339,483007;173732,506007;177428,529007;181124,544341;177428,720677;173732,766677;170035,840790;173732,868901;177428,876568;181124,891902;188517,907235;199607,930235;218089,953236;225481,960903;247660,971125;288321,989014;336374,994125;632088,991570" o:connectangles="0,0,0,0,0,0,0,0,0,0,0,0,0,0,0,0,0,0,0,0,0,0,0,0,0,0,0,0,0,0,0,0,0,0,0,0,0,0"/>
                </v:shape>
                <v:line id="直接连接符 61" o:spid="_x0000_s1032" style="position:absolute;visibility:visible;mso-wrap-style:square" from="19999,1348" to="20203,18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Y4mMMAAADbAAAADwAAAGRycy9kb3ducmV2LnhtbESPQWsCMRSE7wX/Q3iCl6JZPYisRhGh&#10;4qlYlUpvj81zs7h5WZKoq7++EQSPw8x8w8wWra3FlXyoHCsYDjIQxIXTFZcKDvuv/gREiMgaa8ek&#10;4E4BFvPOxwxz7W78Q9ddLEWCcMhRgYmxyaUMhSGLYeAa4uSdnLcYk/Sl1B5vCW5rOcqysbRYcVow&#10;2NDKUHHeXWyiLI+riTHf61//+KwvmzWP/rZHpXrddjkFEamN7/CrvdEKxkN4fkk/QM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GOJjDAAAA2wAAAA8AAAAAAAAAAAAA&#10;AAAAoQIAAGRycy9kb3ducmV2LnhtbFBLBQYAAAAABAAEAPkAAACRAwAAAAA=&#10;" strokecolor="black [3213]">
                  <v:stroke dashstyle="3 1"/>
                </v:line>
                <v:line id="直接连接符 62" o:spid="_x0000_s1033" style="position:absolute;visibility:visible;mso-wrap-style:square" from="11970,1289" to="12174,17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Sm78MAAADbAAAADwAAAGRycy9kb3ducmV2LnhtbESPQWsCMRSE7wX/Q3hCL0Wz3YPIahQR&#10;FE+laql4e2yem8XNy5JE3fbXG0HwOMzMN8x03tlGXMmH2rGCz2EGgrh0uuZKwc9+NRiDCBFZY+OY&#10;FPxRgPms9zbFQrsbb+m6i5VIEA4FKjAxtoWUoTRkMQxdS5y8k/MWY5K+ktrjLcFtI/MsG0mLNacF&#10;gy0tDZXn3cUmyuKwHBvztf71/x/NZbPm/Ph9UOq93y0mICJ18RV+tjdawSiHx5f0A+T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pu/DAAAA2wAAAA8AAAAAAAAAAAAA&#10;AAAAoQIAAGRycy9kb3ducmV2LnhtbFBLBQYAAAAABAAEAPkAAACRAwAAAAA=&#10;" strokecolor="black [3213]">
                  <v:stroke dashstyle="3 1"/>
                </v:line>
                <v:line id="直接连接符 67" o:spid="_x0000_s1034" style="position:absolute;visibility:visible;mso-wrap-style:square" from="47795,1348" to="47999,1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WkcQAAADbAAAADwAAAGRycy9kb3ducmV2LnhtbESPUWvCQBCE3wv9D8cKfdOLSqOmniIF&#10;Qdq+aPsD1tw2Ceb20rutxv76XkHo4zAz3zDLde9adaYQG88GxqMMFHHpbcOVgY/37XAOKgqyxdYz&#10;GbhShPXq/m6JhfUX3tP5IJVKEI4FGqhFukLrWNbkMI58R5y8Tx8cSpKh0jbgJcFdqydZlmuHDaeF&#10;Gjt6rqk8Hb6dga/Xt128HtuJ5I8/L6ewmS9kGo15GPSbJ1BCvfyHb+2dNZDP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xaRxAAAANsAAAAPAAAAAAAAAAAA&#10;AAAAAKECAABkcnMvZG93bnJldi54bWxQSwUGAAAAAAQABAD5AAAAkgMAAAAA&#10;" strokecolor="#4579b8 [3044]"/>
                <v:shapetype id="_x0000_t202" coordsize="21600,21600" o:spt="202" path="m,l,21600r21600,l21600,xe">
                  <v:stroke joinstyle="miter"/>
                  <v:path gradientshapeok="t" o:connecttype="rect"/>
                </v:shapetype>
                <v:shape id="文本框 68" o:spid="_x0000_s1035" type="#_x0000_t202" style="position:absolute;left:11777;top:5755;width:8564;height:23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zdX8EA&#10;AADbAAAADwAAAGRycy9kb3ducmV2LnhtbERPy4rCMBTdC/5DuII7m+rClo5RZgRRcONjGJjdtbm2&#10;xeamJFHr308WAy4P571Y9aYVD3K+saxgmqQgiEurG64UfJ83kxyED8gaW8uk4EUeVsvhYIGFtk8+&#10;0uMUKhFD2BeooA6hK6T0ZU0GfWI74shdrTMYInSV1A6fMdy0cpamc2mw4dhQY0frmsrb6W4U5D/r&#10;e7r9cvvLK9v6Ax0uv3mWKTUe9Z8fIAL14S3+d++0gnkcG7/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s3V/BAAAA2wAAAA8AAAAAAAAAAAAAAAAAmAIAAGRycy9kb3du&#10;cmV2LnhtbFBLBQYAAAAABAAEAPUAAACGAwAAAAA=&#10;" filled="f" stroked="f">
                  <v:textbox inset="2.30797mm,1.154mm,2.30797mm,1.154mm">
                    <w:txbxContent>
                      <w:p w:rsidR="00CF1C8B" w:rsidRPr="00350BD9" w:rsidRDefault="00CF1C8B" w:rsidP="00CF1C8B">
                        <w:pPr>
                          <w:rPr>
                            <w:sz w:val="15"/>
                          </w:rPr>
                        </w:pPr>
                        <w:r w:rsidRPr="00350BD9">
                          <w:rPr>
                            <w:rFonts w:hint="eastAsia"/>
                            <w:sz w:val="15"/>
                          </w:rPr>
                          <w:t>DL transmission</w:t>
                        </w:r>
                      </w:p>
                    </w:txbxContent>
                  </v:textbox>
                </v:shape>
                <v:line id="直接连接符 70" o:spid="_x0000_s1036" style="position:absolute;flip:y;visibility:visible;mso-wrap-style:square" from="17368,5217" to="19384,5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YqXsIAAADbAAAADwAAAGRycy9kb3ducmV2LnhtbERPy2rCQBTdC/2H4Ra6MxNtUUkdRQRp&#10;UPC96PKSuU1CM3diZmpSv95ZCC4P5z2dd6YSV2pcaVnBIIpBEGdWl5wrOJ9W/QkI55E1VpZJwT85&#10;mM9eelNMtG35QNejz0UIYZeggsL7OpHSZQUZdJGtiQP3YxuDPsAml7rBNoSbSg7jeCQNlhwaCqxp&#10;WVD2e/wzCtKU1+sbr3bfg/3ly7+Xm+1HO1bq7bVbfILw1Pmn+OFOtYJxWB++hB8gZ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YqXsIAAADbAAAADwAAAAAAAAAAAAAA&#10;AAChAgAAZHJzL2Rvd25yZXYueG1sUEsFBgAAAAAEAAQA+QAAAJADAAAAAA==&#10;" strokecolor="#4579b8 [3044]"/>
                <v:line id="直接连接符 71" o:spid="_x0000_s1037" style="position:absolute;visibility:visible;mso-wrap-style:square" from="25705,15160" to="27271,15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9o8UAAADbAAAADwAAAGRycy9kb3ducmV2LnhtbESPzWoCQRCE74G8w9CB3HRWJf5sHEUC&#10;gsRc1DxAZ6fdXdzp2cx0dM3TOwEhx6KqvqLmy8416kwh1p4NDPoZKOLC25pLA5+HdW8KKgqyxcYz&#10;GbhShOXi8WGOufUX3tF5L6VKEI45GqhE2lzrWFTkMPZ9S5y8ow8OJclQahvwkuCu0cMsG2uHNaeF&#10;Clt6q6g47X+cge/txyZev5qhjF9+309hNZ3JKBrz/NStXkEJdfIfvrc31sBkAH9f0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9o8UAAADbAAAADwAAAAAAAAAA&#10;AAAAAAChAgAAZHJzL2Rvd25yZXYueG1sUEsFBgAAAAAEAAQA+QAAAJMDAAAAAA==&#10;" strokecolor="#4579b8 [3044]"/>
                <v:shape id="文本框 37" o:spid="_x0000_s1038" type="#_x0000_t202" style="position:absolute;left:11591;top:22419;width:8612;height:2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18aMUA&#10;AADbAAAADwAAAGRycy9kb3ducmV2LnhtbESPzWrDMBCE74G+g9hCb4ncHGrjRAltoKSQS5KWQm8b&#10;a2ObWisjyX9vHwUKPQ4z8w2z3o6mET05X1tW8LxIQBAXVtdcKvj6fJ9nIHxA1thYJgUTedhuHmZr&#10;zLUd+ET9OZQiQtjnqKAKoc2l9EVFBv3CtsTRu1pnMETpSqkdDhFuGrlMkhdpsOa4UGFLu4qK33Nn&#10;FGTfuy7Zv7nDZUr3/kjHy0+Wpko9PY6vKxCBxvAf/mt/aAXpEu5f4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3XxoxQAAANsAAAAPAAAAAAAAAAAAAAAAAJgCAABkcnMv&#10;ZG93bnJldi54bWxQSwUGAAAAAAQABAD1AAAAigMAAAAA&#10;" filled="f" stroked="f">
                  <v:textbox inset="2.30797mm,1.154mm,2.30797mm,1.154mm">
                    <w:txbxContent>
                      <w:p w:rsidR="00CF1C8B" w:rsidRDefault="00CF1C8B" w:rsidP="00CF1C8B">
                        <w:pPr>
                          <w:pStyle w:val="af6"/>
                          <w:overflowPunct w:val="0"/>
                          <w:spacing w:before="80" w:beforeAutospacing="0" w:after="80" w:afterAutospacing="0"/>
                        </w:pPr>
                        <w:r>
                          <w:rPr>
                            <w:rFonts w:hint="eastAsia"/>
                            <w:sz w:val="15"/>
                            <w:szCs w:val="15"/>
                          </w:rPr>
                          <w:t xml:space="preserve">UL OFF </w:t>
                        </w:r>
                        <w:r w:rsidR="00FA43CD">
                          <w:rPr>
                            <w:rFonts w:hint="eastAsia"/>
                            <w:sz w:val="15"/>
                            <w:szCs w:val="15"/>
                          </w:rPr>
                          <w:t>period</w:t>
                        </w:r>
                      </w:p>
                    </w:txbxContent>
                  </v:textbox>
                </v:shape>
                <v:shapetype id="_x0000_t32" coordsize="21600,21600" o:spt="32" o:oned="t" path="m,l21600,21600e" filled="f">
                  <v:path arrowok="t" fillok="f" o:connecttype="none"/>
                  <o:lock v:ext="edit" shapetype="t"/>
                </v:shapetype>
                <v:shape id="直接箭头连接符 73" o:spid="_x0000_s1039" type="#_x0000_t32" style="position:absolute;left:7901;top:15852;width:46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T5KsQAAADbAAAADwAAAGRycy9kb3ducmV2LnhtbESPS4vCQBCE74L/YWjBy7JOfEt0FBFk&#10;fV10d8Fjk2mTYKYnZEbN/ntHWPBYVNVX1GxRm0LcqXK5ZQXdTgSCOLE651TBz/f6cwLCeWSNhWVS&#10;8EcOFvNmY4axtg8+0v3kUxEg7GJUkHlfxlK6JCODrmNL4uBdbGXQB1mlUlf4CHBTyF4UjaTBnMNC&#10;hiWtMkqup5tRsOqPd78f28HXCA/s99zbbIe7s1LtVr2cgvBU+3f4v73RCsZ9eH0JP0D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xPkqxAAAANsAAAAPAAAAAAAAAAAA&#10;AAAAAKECAABkcnMvZG93bnJldi54bWxQSwUGAAAAAAQABAD5AAAAkgMAAAAA&#10;" strokecolor="#4579b8 [3044]">
                  <v:stroke endarrow="block"/>
                </v:shape>
                <v:shape id="直接箭头连接符 74" o:spid="_x0000_s1040" type="#_x0000_t32" style="position:absolute;left:7901;top:1348;width:0;height:1450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rfJ8MAAADbAAAADwAAAGRycy9kb3ducmV2LnhtbESPQWsCMRSE74L/ITyhN83a2rVsjVIE&#10;S/FWt/T8unndLN28rEnU1V9vBKHHYWa+YRar3rbiSD40jhVMJxkI4srphmsFX+Vm/AIiRGSNrWNS&#10;cKYAq+VwsMBCuxN/0nEXa5EgHApUYGLsCilDZchimLiOOHm/zluMSfpaao+nBLetfMyyXFpsOC0Y&#10;7GhtqPrbHayCn3Kvn01e6q1/cnl+vnzPt4d3pR5G/dsriEh9/A/f2x9awXwGty/pB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3K3yfDAAAA2wAAAA8AAAAAAAAAAAAA&#10;AAAAoQIAAGRycy9kb3ducmV2LnhtbFBLBQYAAAAABAAEAPkAAACRAwAAAAA=&#10;" strokecolor="#4579b8 [3044]">
                  <v:stroke endarrow="block"/>
                </v:shape>
                <v:shape id="文本框 37" o:spid="_x0000_s1041" type="#_x0000_t202" style="position:absolute;top:13632;width:9463;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TkHMUA&#10;AADbAAAADwAAAGRycy9kb3ducmV2LnhtbESPQWvCQBSE74L/YXlCb2aj0CakbkSFYqEXa0Xo7Zl9&#10;TUKzb8PuGuO/7xYKPQ4z8w2zWo+mEwM531pWsEhSEMSV1S3XCk4fL/MchA/IGjvLpOBOHtbldLLC&#10;Qtsbv9NwDLWIEPYFKmhC6AspfdWQQZ/Ynjh6X9YZDFG6WmqHtwg3nVym6ZM02HJcaLCnXUPV9/Fq&#10;FOTn3TXdb93b5Z7t/YEOl888y5R6mI2bZxCBxvAf/mu/agXZI/x+iT9Al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OQcxQAAANsAAAAPAAAAAAAAAAAAAAAAAJgCAABkcnMv&#10;ZG93bnJldi54bWxQSwUGAAAAAAQABAD1AAAAigMAAAAA&#10;" filled="f" stroked="f">
                  <v:textbox inset="2.30797mm,1.154mm,2.30797mm,1.154mm">
                    <w:txbxContent>
                      <w:p w:rsidR="00CF1C8B" w:rsidRDefault="00CF1C8B" w:rsidP="00CF1C8B">
                        <w:pPr>
                          <w:pStyle w:val="af6"/>
                          <w:overflowPunct w:val="0"/>
                          <w:spacing w:before="80" w:beforeAutospacing="0" w:after="80" w:afterAutospacing="0"/>
                        </w:pPr>
                        <w:r>
                          <w:rPr>
                            <w:rFonts w:hint="eastAsia"/>
                            <w:sz w:val="15"/>
                            <w:szCs w:val="15"/>
                          </w:rPr>
                          <w:t>OFF power level</w:t>
                        </w:r>
                      </w:p>
                    </w:txbxContent>
                  </v:textbox>
                </v:shape>
                <v:shape id="任意多边形 4" o:spid="_x0000_s1042" style="position:absolute;left:27271;top:15101;width:17391;height:59;visibility:visible;mso-wrap-style:square;v-text-anchor:middle" coordsize="1806388,89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cWcMA&#10;AADaAAAADwAAAGRycy9kb3ducmV2LnhtbESPQWvCQBSE7wX/w/KE3uomaREb3QRbkHoStNJeX7PP&#10;bDD7NmTXGP99tyD0OMzMN8yqHG0rBup941hBOktAEFdON1wrOH5unhYgfEDW2DomBTfyUBaThxXm&#10;2l15T8Mh1CJC2OeowITQ5VL6ypBFP3MdcfROrrcYouxrqXu8RrhtZZYkc2mx4bhgsKN3Q9X5cLEK&#10;fva75+/t7XX4qozzuzq1b/yRKfU4HddLEIHG8B++t7dawQv8XYk3QB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bcWcMAAADaAAAADwAAAAAAAAAAAAAAAACYAgAAZHJzL2Rv&#10;d25yZXYueG1sUEsFBgAAAAAEAAQA9QAAAIgDAAAAAA==&#10;" path="m,8964l1806388,e" filled="f" strokecolor="#243f60 [1604]">
                  <v:path arrowok="t" o:connecttype="custom" o:connectlocs="0,5897;1739077,0" o:connectangles="0,0"/>
                </v:shape>
                <v:shape id="任意多边形 5" o:spid="_x0000_s1043" style="position:absolute;left:44683;top:14799;width:786;height:300;visibility:visible;mso-wrap-style:square;v-text-anchor:middle" coordsize="62948,430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04cMA&#10;AADaAAAADwAAAGRycy9kb3ducmV2LnhtbESPUWvCMBSF34X9h3CFvWnqYLNUowxhY3O+2PoDLs1d&#10;U2xuSpLVul9vBgMfD+ec73DW29F2YiAfWscKFvMMBHHtdMuNglP1NstBhIissXNMCq4UYLt5mKyx&#10;0O7CRxrK2IgE4VCgAhNjX0gZakMWw9z1xMn7dt5iTNI3Unu8JLjt5FOWvUiLLacFgz3tDNXn8scq&#10;oMM+L8P1i8/v+fBp/PJ3uXOVUo/T8XUFItIY7+H/9odW8Ax/V9IN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SY04cMAAADaAAAADwAAAAAAAAAAAAAAAACYAgAAZHJzL2Rv&#10;d25yZXYueG1sUEsFBgAAAAAEAAQA9QAAAIgDAAAAAA==&#10;" path="m,43088c5522,40879,11726,39919,16566,36462,42793,17729,3923,32946,33131,23210,39757,18793,48592,16584,53009,9958,60248,-900,55653,19,62948,19e" filled="f" strokecolor="#243f60 [1604]">
                  <v:path arrowok="t" o:connecttype="custom" o:connectlocs="0,30073;20686,25448;41370,16199;66191,6950;78602,13" o:connectangles="0,0,0,0,0"/>
                </v:shape>
                <v:rect id="矩形 50" o:spid="_x0000_s1044" style="position:absolute;left:45470;top:25797;width:4976;height:15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wST8EA&#10;AADbAAAADwAAAGRycy9kb3ducmV2LnhtbERPz2vCMBS+C/sfwht409SBIp1R5ujYbtPWCd4ezVtb&#10;bV5KEzX+9+YgePz4fi9WwbTiQr1rLCuYjBMQxKXVDVcKdsXXaA7CeWSNrWVScCMHq+XLYIGptlfe&#10;0iX3lYgh7FJUUHvfpVK6siaDbmw74sj9296gj7CvpO7xGsNNK9+SZCYNNhwbauzos6bylJ+Ngjb7&#10;O66zYlOEbH6YytP3+jfsg1LD1/DxDsJT8E/xw/2jFUzj+vgl/gC5v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8Ek/BAAAA2wAAAA8AAAAAAAAAAAAAAAAAmAIAAGRycy9kb3du&#10;cmV2LnhtbFBLBQYAAAAABAAEAPUAAACGAwAAAAA=&#10;" fillcolor="windowText" stroked="f">
                  <v:fill r:id="rId11" o:title="" color2="window" type="pattern"/>
                  <v:textbox inset="2.30797mm,1.154mm,2.30797mm,1.154mm">
                    <w:txbxContent>
                      <w:p w:rsidR="00EA7932" w:rsidRDefault="00EA7932" w:rsidP="00EA7932">
                        <w:pPr>
                          <w:pStyle w:val="af6"/>
                          <w:overflowPunct w:val="0"/>
                          <w:spacing w:before="80" w:beforeAutospacing="0" w:after="80" w:afterAutospacing="0"/>
                        </w:pPr>
                        <w:r>
                          <w:rPr>
                            <w:sz w:val="21"/>
                            <w:szCs w:val="21"/>
                          </w:rPr>
                          <w:t> </w:t>
                        </w:r>
                      </w:p>
                    </w:txbxContent>
                  </v:textbox>
                </v:rect>
                <v:rect id="矩形 54" o:spid="_x0000_s1045" style="position:absolute;left:9884;top:25376;width:12426;height:1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6QacMA&#10;AADbAAAADwAAAGRycy9kb3ducmV2LnhtbESPQUsDMRSE70L/Q3iF3my2WqusTUsVxNpDwa7eH5vn&#10;ZnHzEpK0u/33TUHwOMzMN8xyPdhOnCjE1rGC2bQAQVw73XKj4Kt6u30CEROyxs4xKThThPVqdLPE&#10;UrueP+l0SI3IEI4lKjAp+VLKWBuyGKfOE2fvxwWLKcvQSB2wz3DbybuiWEiLLecFg55eDdW/h6NV&#10;8FFV74/3oZe75Hu/31YmfNcvSk3Gw+YZRKIh/Yf/2lut4GEO1y/5B8jV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6QacMAAADbAAAADwAAAAAAAAAAAAAAAACYAgAAZHJzL2Rv&#10;d25yZXYueG1sUEsFBgAAAAAEAAQA9QAAAIgDAAAAAA==&#10;" fillcolor="black [3213]" stroked="f">
                  <v:fill r:id="rId11" o:title="" color2="white [3212]" type="pattern"/>
                  <v:textbox inset="2.30797mm,1.154mm,2.30797mm,1.154mm">
                    <w:txbxContent>
                      <w:p w:rsidR="00EA7932" w:rsidRDefault="00EA7932" w:rsidP="00EA7932"/>
                    </w:txbxContent>
                  </v:textbox>
                </v:rect>
                <v:line id="直接连接符 55" o:spid="_x0000_s1046" style="position:absolute;visibility:visible;mso-wrap-style:square" from="22215,18968" to="22310,310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HnwMQAAADbAAAADwAAAGRycy9kb3ducmV2LnhtbESPUWvCQBCE3wv9D8cWfKsXlYhGT5FC&#10;QWxfav0Ba25Ngrm99G6r0V/fKxT6OMzMN8xy3btWXSjExrOB0TADRVx623Bl4PD5+jwDFQXZYuuZ&#10;DNwownr1+LDEwvorf9BlL5VKEI4FGqhFukLrWNbkMA59R5y8kw8OJclQaRvwmuCu1eMsm2qHDaeF&#10;Gjt6qak877+dga+39228HduxTPP77hw2s7lMojGDp36zACXUy3/4r721BvIc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4efAxAAAANsAAAAPAAAAAAAAAAAA&#10;AAAAAKECAABkcnMvZG93bnJldi54bWxQSwUGAAAAAAQABAD5AAAAkgMAAAAA&#10;" strokecolor="#4579b8 [3044]"/>
                <v:line id="直接连接符 59" o:spid="_x0000_s1047" style="position:absolute;visibility:visible;mso-wrap-style:square" from="29463,18969" to="29665,31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ztxcQAAADbAAAADwAAAGRycy9kb3ducmV2LnhtbESPUWsCMRCE34X+h7AF3zSnouhpFCkU&#10;xPaltj9gvax3h5fNNdnq6a9vCgUfh5n5hlltOteoC4VYezYwGmagiAtvay4NfH2+DuagoiBbbDyT&#10;gRtF2KyfeivMrb/yB10OUqoE4ZijgUqkzbWORUUO49C3xMk7+eBQkgyltgGvCe4aPc6ymXZYc1qo&#10;sKWXiorz4ccZ+H5738XbsRnLbHrfn8N2vpBJNKb/3G2XoIQ6eYT/2ztrYLqAvy/pB+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O3FxAAAANsAAAAPAAAAAAAAAAAA&#10;AAAAAKECAABkcnMvZG93bnJldi54bWxQSwUGAAAAAAQABAD5AAAAkgMAAAAA&#10;" strokecolor="#4579b8 [3044]"/>
                <v:line id="直接连接符 63" o:spid="_x0000_s1048" style="position:absolute;visibility:visible;mso-wrap-style:square" from="40331,18967" to="40447,30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直接连接符 64" o:spid="_x0000_s1049" style="position:absolute;visibility:visible;mso-wrap-style:square" from="45466,18966" to="45466,30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shape id="任意多边形 69" o:spid="_x0000_s1050" style="position:absolute;left:27269;top:20550;width:2806;height:7347;visibility:visible;mso-wrap-style:square;v-text-anchor:middle" coordsize="592667,14605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zTMUA&#10;AADbAAAADwAAAGRycy9kb3ducmV2LnhtbESPT2vCQBTE7wW/w/KE3nRjIbbGrKIFoT0IbRS8PrMv&#10;fzD7NmQ3mvbTdwWhx2FmfsOk68E04kqdqy0rmE0jEMS51TWXCo6H3eQNhPPIGhvLpOCHHKxXo6cU&#10;E21v/E3XzJciQNglqKDyvk2kdHlFBt3UtsTBK2xn0AfZlVJ3eAtw08iXKJpLgzWHhQpbeq8ov2S9&#10;UZBxvd9+bYvZa6x/z5+n3mS72Cj1PB42SxCeBv8ffrQ/tIL5Au5fw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ArNMxQAAANsAAAAPAAAAAAAAAAAAAAAAAJgCAABkcnMv&#10;ZG93bnJldi54bWxQSwUGAAAAAAQABAD1AAAAigMAAAAA&#10;" adj="-11796480,,5400" path="m,1460500v18344,-1411,36777,-1951,55033,-4233c59461,1455713,65921,1456111,67733,1452033v4621,-10396,1241,-22890,4234,-33866c73306,1413259,78158,1410018,80433,1405467v1996,-3991,2067,-8799,4234,-12700c99194,1366619,95748,1371269,114300,1358900v19755,-29633,8466,-19755,29633,-33867c146755,1320800,148802,1315931,152400,1312333v3598,-3597,9522,-4493,12700,-8466c167888,1300383,167337,1295158,169333,1291167v2275,-4551,5645,-8467,8467,-12700l194733,1227667v1609,-4827,8467,-5645,12700,-8467c209705,1207844,213997,1181837,220133,1172633r8467,-12700c234998,1134339,230992,1148524,241300,1117600r4233,-12700c246944,1100667,248685,1096529,249767,1092200v2822,-11289,4786,-22828,8466,-33867c259644,1054100,261241,1049924,262467,1045633v1598,-5594,2635,-11339,4233,-16933c267926,1024409,269707,1020291,270933,1016000v3066,-10732,4120,-19490,8467,-29633c298087,942764,277064,1001846,296333,944033v1995,-5987,6123,-11074,8467,-16933c315215,901064,315714,889464,321733,859367v1750,-8751,8467,-25400,8467,-25400c331611,822678,332398,811293,334433,800100v798,-4390,3741,-8265,4234,-12700c341010,766316,340372,744963,342900,723900v1715,-14288,5645,-28222,8467,-42333l355600,660400v4546,-22732,2784,-29962,8467,-50800c364077,609562,374644,577869,376767,571500v4042,-12123,7170,-45965,8466,-55033c388958,490394,387399,497272,393700,478367v1411,-9878,2276,-19850,4233,-29634c398808,444357,400993,440338,402167,436033v14323,-52519,2955,-17334,12700,-46566c416753,378150,420376,354729,423333,342900v1082,-4329,3008,-8409,4234,-12700c429165,324606,430202,318861,431800,313267v1226,-4291,3151,-8371,4233,-12700c437778,293586,438374,286342,440267,279400v2348,-8610,8466,-25400,8466,-25400c450144,244122,451010,234151,452967,224367v875,-4376,3007,-8409,4233,-12700c467823,174483,455522,212463,465667,182033v1411,-9878,1989,-19911,4233,-29633c471907,143704,478367,127000,478367,127000v1411,-8467,2371,-17021,4233,-25400c483568,97244,485751,93229,486833,88900v1745,-6981,371,-15097,4234,-21167c506444,43570,510019,44482,529167,38100v4233,-4233,7467,-9792,12700,-12700c549669,21066,567267,16933,567267,16933v4233,-4233,7719,-9379,12700,-12700c583680,1758,592667,,592667,e" filled="f" strokecolor="#243f60 [1604]">
                  <v:stroke joinstyle="miter"/>
                  <v:formulas/>
                  <v:path arrowok="t" o:connecttype="custom" o:connectlocs="0,734733;26056,732604;32069,730474;34074,713437;38082,707048;40087,700659;54117,683621;68147,666584;72156,660195;78168,655936;80173,649547;84181,643158;92199,617602;98212,613342;104224,589916;108233,583527;114246,562230;116250,555841;118255,549453;122263,532415;124268,526026;126272,517508;128276,511119;132285,496211;140302,474914;144311,466396;152328,432321;156337,419543;158341,402506;160346,396117;162350,364172;166359,342876;168363,332227;172372,306671;178385,287504;182393,259819;186402,240652;188406,225744;190411,219355;196424,195929;200432,172503;202437,166114;204441,157595;206445,151206;208449,140558;212458,127780;214462,112872;216467,106483;220475,91575;222480,76668;226488,63890;228493,51112;230497,44723;232501,34074;250540,19167;256553,12778;268579,8518;274592,2129;280605,0" o:connectangles="0,0,0,0,0,0,0,0,0,0,0,0,0,0,0,0,0,0,0,0,0,0,0,0,0,0,0,0,0,0,0,0,0,0,0,0,0,0,0,0,0,0,0,0,0,0,0,0,0,0,0,0,0,0,0,0,0,0,0" textboxrect="0,0,592667,1460500"/>
                  <v:textbox inset="2.30797mm,1.154mm,2.30797mm,1.154mm">
                    <w:txbxContent>
                      <w:p w:rsidR="00EA7932" w:rsidRDefault="00EA7932" w:rsidP="00EA7932"/>
                    </w:txbxContent>
                  </v:textbox>
                </v:shape>
                <v:line id="直接连接符 78" o:spid="_x0000_s1051" style="position:absolute;visibility:visible;mso-wrap-style:square" from="40244,1289" to="40330,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H2MUAAADbAAAADwAAAGRycy9kb3ducmV2LnhtbESPwWoCMRCG74W+Q5hCL0Wz9WBlNYoI&#10;FU+laql4GzbjZulmsiRRt3165yD0OPzzfzPfbNH7Vl0opiawgddhAYq4Crbh2sDX/n0wAZUyssU2&#10;MBn4pQSL+ePDDEsbrrylyy7XSiCcSjTgcu5KrVPlyGMaho5YslOIHrOMsdY24lXgvtWjohhrjw3L&#10;BYcdrRxVP7uzF8rysJo497H+jn8v7Xmz5tHx82DM81O/nILK1Of/5Xt7Yw28ybPiIh6g5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UH2MUAAADbAAAADwAAAAAAAAAA&#10;AAAAAAChAgAAZHJzL2Rvd25yZXYueG1sUEsFBgAAAAAEAAQA+QAAAJMDAAAAAA==&#10;" strokecolor="black [3213]">
                  <v:stroke dashstyle="3 1"/>
                </v:line>
                <v:line id="直接连接符 79" o:spid="_x0000_s1052" style="position:absolute;visibility:visible;mso-wrap-style:square" from="26977,1289" to="27179,17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miQ8QAAADbAAAADwAAAGRycy9kb3ducmV2LnhtbESPQWsCMRSE74L/IbxCL6JZPVS7NYoI&#10;FU9iVSreHpvXzdLNy5JEXfvrTUHwOMzMN8x03tpaXMiHyrGC4SADQVw4XXGp4LD/7E9AhIissXZM&#10;Cm4UYD7rdqaYa3flL7rsYikShEOOCkyMTS5lKAxZDAPXECfvx3mLMUlfSu3xmuC2lqMse5MWK04L&#10;BhtaGip+d2ebKIvjcmLMZvXt/3r1eb3i0Wl7VOr1pV18gIjUxmf40V5rBeN3+P+SfoCc3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qaJDxAAAANsAAAAPAAAAAAAAAAAA&#10;AAAAAKECAABkcnMvZG93bnJldi54bWxQSwUGAAAAAAQABAD5AAAAkgMAAAAA&#10;" strokecolor="black [3213]">
                  <v:stroke dashstyle="3 1"/>
                </v:line>
                <v:shape id="任意多边形 80" o:spid="_x0000_s1053" style="position:absolute;left:30081;top:20254;width:6828;height:296;visibility:visible;mso-wrap-style:square;v-text-anchor:middle" coordsize="872067,423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D2cAA&#10;AADbAAAADwAAAGRycy9kb3ducmV2LnhtbERPy4rCMBTdD/gP4QqzG1NdiFSjiKAIUgZfoLtLc22K&#10;zU1tYq1/P1kMuDyc92zR2Uq01PjSsYLhIAFBnDtdcqHgdFz/TED4gKyxckwK3uRhMe99zTDV7sV7&#10;ag+hEDGEfYoKTAh1KqXPDVn0A1cTR+7mGoshwqaQusFXDLeVHCXJWFosOTYYrGllKL8fnlZBtjv9&#10;vi8JZ6PMXzem3T+W5+qh1He/W05BBOrCR/zv3moFk7g+fok/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McD2cAAAADbAAAADwAAAAAAAAAAAAAAAACYAgAAZHJzL2Rvd25y&#10;ZXYueG1sUEsFBgAAAAAEAAQA9QAAAIUDAAAAAA==&#10;" adj="-11796480,,5400" path="m,42334v69289,-13860,-10022,791,156633,-8467c162442,33544,167828,30591,173567,29634v22215,-3703,59688,-6581,80433,-8467c303389,22578,352758,25400,402167,25400v15884,,69745,-6338,88900,-8466c533244,6388,478813,18994,563033,8467v4428,-553,8344,-3265,12700,-4233c584112,2372,592666,1411,601133,l749300,4234v9967,475,19716,3131,29633,4233c794424,10188,809930,11992,825500,12700v15506,705,31045,,46567,e" filled="f" strokecolor="#243f60 [1604]">
                  <v:stroke joinstyle="miter"/>
                  <v:formulas/>
                  <v:path arrowok="t" o:connecttype="custom" o:connectlocs="0,29656;122650,23725;135910,20759;198893,14828;314914,17793;384527,11863;440879,5931;450824,2966;470713,0;586734,2966;609938,5931;646402,8897;682866,8897" o:connectangles="0,0,0,0,0,0,0,0,0,0,0,0,0" textboxrect="0,0,872067,42334"/>
                  <v:textbox inset="2.30797mm,1.154mm,2.30797mm,1.154mm">
                    <w:txbxContent>
                      <w:p w:rsidR="00EA7932" w:rsidRDefault="00EA7932" w:rsidP="00EA7932"/>
                    </w:txbxContent>
                  </v:textbox>
                </v:shape>
                <v:shape id="任意多边形 81" o:spid="_x0000_s1054" style="position:absolute;left:36870;top:20278;width:8430;height:7677;visibility:visible;mso-wrap-style:square;v-text-anchor:middle" coordsize="876300,115029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PVcIA&#10;AADbAAAADwAAAGRycy9kb3ducmV2LnhtbESPQYvCMBSE74L/ITzBm6Z6cEs1ioiCB1lYFfT4SJ5t&#10;afNSmmjr/vrNwsIeh5n5hllteluLF7W+dKxgNk1AEGtnSs4VXC+HSQrCB2SDtWNS8CYPm/VwsMLM&#10;uI6/6HUOuYgQ9hkqKEJoMim9Lsiin7qGOHoP11oMUba5NC12EW5rOU+ShbRYclwosKFdQbo6P62C&#10;7mO/rVL9efmubqHU9p4agyelxqN+uwQRqA//4b/20ShIZ/D7Jf4A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o9VwgAAANsAAAAPAAAAAAAAAAAAAAAAAJgCAABkcnMvZG93&#10;bnJldi54bWxQSwUGAAAAAAQABAD1AAAAhwMAAAAA&#10;" adj="-11796480,,5400" path="m,11528c37844,-3608,26463,-2564,88900,7295v5026,794,8560,5510,12700,8467c138331,41998,101323,16989,131234,36928r25400,38100c159456,79261,161502,84130,165100,87728r12700,12700c179211,104661,180038,109137,182034,113128v2275,4551,6462,8024,8466,12700c192792,131176,193136,137167,194734,142762v1226,4291,2822,8467,4233,12700c200378,172395,200954,189419,203200,206262v590,4423,3008,8409,4234,12700c209032,224556,210256,230251,211667,235895v3278,26227,3886,34835,8467,59267c222786,309306,228600,337495,228600,337495v1411,23989,2058,48035,4234,71967c233485,416627,236444,423460,237067,430628v2204,25344,2963,50793,4233,76200c246468,610187,239299,568786,249767,621128v255,2555,6572,69253,8467,76200c259573,702236,263878,705795,266700,710028v3858,26999,5755,44194,12700,71967c280811,787639,282036,793334,283634,798928v1226,4291,3265,8344,4233,12700c289729,820007,290238,828649,292100,837028v968,4356,3152,8371,4234,12700c298079,856709,299006,863871,300567,870895v3544,15949,3751,15488,8467,29633c310445,911817,311232,923202,313267,934395v798,4390,3435,8310,4233,12700c323561,980429,320206,984495,325967,1019062v734,4402,3265,8344,4233,12700c338516,1069181,330234,1044578,338667,1074095v1226,4291,3151,8371,4233,12700c344645,1093776,345389,1100981,347134,1107962v1082,4329,1078,9545,4233,12700c354522,1123817,359834,1123484,364067,1124895v4233,4233,7467,9792,12700,12700c385202,1142281,408167,1147562,419100,1150295v9878,-1411,19701,-3287,29634,-4233c560143,1135451,719602,1138805,804334,1137595v4233,-1411,8306,-3458,12700,-4233c836686,1129894,876300,1124895,876300,1124895e" filled="f" strokecolor="#243f60 [1604]">
                  <v:stroke joinstyle="miter"/>
                  <v:formulas/>
                  <v:path arrowok="t" o:connecttype="custom" o:connectlocs="0,7693;85525,4868;97743,10519;126252,24644;150688,50069;158833,58544;171051,67020;175124,75495;183269,83970;187342,95271;191414,103746;195487,137647;199560,146122;203632,157422;211778,196973;219922,225224;223996,273250;228068,287375;232140,338226;240286,414503;248432,465354;256576,473830;268794,521856;272867,533156;276940,541631;281012,558582;285085,567057;289158,581182;297303,600958;301376,623558;305448,632034;313593,680060;317666,688535;325811,716786;329884,725261;333957,739387;338029,747862;350247,750687;362465,759162;403191,767637;431700,764812;773802,759162;786020,756337;843036,750687" o:connectangles="0,0,0,0,0,0,0,0,0,0,0,0,0,0,0,0,0,0,0,0,0,0,0,0,0,0,0,0,0,0,0,0,0,0,0,0,0,0,0,0,0,0,0,0" textboxrect="0,0,876300,1150295"/>
                  <v:textbox inset="2.30797mm,1.154mm,2.30797mm,1.154mm">
                    <w:txbxContent>
                      <w:p w:rsidR="00EA7932" w:rsidRDefault="00EA7932" w:rsidP="00EA7932"/>
                    </w:txbxContent>
                  </v:textbox>
                </v:shape>
                <v:line id="直接连接符 82" o:spid="_x0000_s1055" style="position:absolute;visibility:visible;mso-wrap-style:square" from="27271,18969" to="27470,31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hT88QAAADbAAAADwAAAGRycy9kb3ducmV2LnhtbESPUUvDQBCE3wX/w7GCb+ZixBBjr6UU&#10;CkV9sfoD1tyahOb24t3aJv56TxD6OMzMN8xiNblBHSnE3rOB2ywHRdx423Nr4P1te1OBioJscfBM&#10;BmaKsFpeXiywtv7Er3TcS6sShGONBjqRsdY6Nh05jJkfiZP36YNDSTK02gY8JbgbdJHnpXbYc1ro&#10;cKRNR81h/+0MfD2/7OL8MRRS3v88HcK6epC7aMz11bR+BCU0yTn8395ZA1UBf1/SD9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aFPzxAAAANsAAAAPAAAAAAAAAAAA&#10;AAAAAKECAABkcnMvZG93bnJldi54bWxQSwUGAAAAAAQABAD5AAAAkgMAAAAA&#10;" strokecolor="#4579b8 [3044]"/>
                <v:line id="直接连接符 83" o:spid="_x0000_s1056" style="position:absolute;visibility:visible;mso-wrap-style:square" from="38173,18968" to="38375,30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T2aMQAAADbAAAADwAAAGRycy9kb3ducmV2LnhtbESPUWvCQBCE3wv+h2OFvtVLlUpMPUUE&#10;QVpfav0B29w2Ceb24t2qsb++JxT6OMzMN8x82btWXSjExrOB51EGirj0tuHKwOFz85SDioJssfVM&#10;Bm4UYbkYPMyxsP7KH3TZS6UShGOBBmqRrtA6ljU5jCPfESfv2weHkmSotA14TXDX6nGWTbXDhtNC&#10;jR2tayqP+7MzcHrfbePtqx3L9OXn7RhW+Uwm0ZjHYb96BSXUy3/4r721BvIJ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JPZoxAAAANsAAAAPAAAAAAAAAAAA&#10;AAAAAKECAABkcnMvZG93bnJldi54bWxQSwUGAAAAAAQABAD5AAAAkgMAAAAA&#10;" strokecolor="#4579b8 [3044]"/>
                <v:shape id="文本框 37" o:spid="_x0000_s1057" type="#_x0000_t202" style="position:absolute;left:29665;top:20744;width:8710;height:2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MKTMUA&#10;AADbAAAADwAAAGRycy9kb3ducmV2LnhtbESPzWrDMBCE74W8g9hAb42cHmzjRglJoKTQS5qWQG4b&#10;a2ubWCsjKf55+6pQ6HGY+WaY1WY0rejJ+cayguUiAUFcWt1wpeDr8/UpB+EDssbWMimYyMNmPXtY&#10;YaHtwB/Un0IlYgn7AhXUIXSFlL6syaBf2I44et/WGQxRukpqh0MsN618TpJUGmw4LtTY0b6m8na6&#10;GwX5eX9PDjv3fp2ygz/S8XrJs0ypx/m4fQERaAz/4T/6TUcu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MwpMxQAAANsAAAAPAAAAAAAAAAAAAAAAAJgCAABkcnMv&#10;ZG93bnJldi54bWxQSwUGAAAAAAQABAD1AAAAigMAAAAA&#10;" filled="f" stroked="f">
                  <v:textbox inset="2.30797mm,1.154mm,2.30797mm,1.154mm">
                    <w:txbxContent>
                      <w:p w:rsidR="00EA7932" w:rsidRDefault="00EA7932" w:rsidP="00EA7932">
                        <w:pPr>
                          <w:pStyle w:val="af6"/>
                          <w:overflowPunct w:val="0"/>
                          <w:spacing w:before="80" w:beforeAutospacing="0" w:after="80" w:afterAutospacing="0"/>
                        </w:pPr>
                        <w:r>
                          <w:rPr>
                            <w:sz w:val="15"/>
                            <w:szCs w:val="15"/>
                          </w:rPr>
                          <w:t>UL transmission</w:t>
                        </w:r>
                      </w:p>
                    </w:txbxContent>
                  </v:textbox>
                </v:shape>
                <v:shape id="直接箭头连接符 90" o:spid="_x0000_s1058" type="#_x0000_t32" style="position:absolute;left:7901;top:28722;width:466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qBp8MAAADbAAAADwAAAGRycy9kb3ducmV2LnhtbERPTWvCQBC9F/oflhG8FN00rVajayiB&#10;UrW9aBU8DtkxCc3Ohuxq0n/vHgoeH+97mfamFldqXWVZwfM4AkGcW11xoeDw8zGagXAeWWNtmRT8&#10;kYN09fiwxETbjnd03ftChBB2CSoovW8SKV1ekkE3tg1x4M62NegDbAupW+xCuKllHEVTabDi0FBi&#10;Q1lJ+e/+YhRkL2/b49Pm9XOK3+y/OF5vJtuTUsNB/74A4an3d/G/e60VzMP68CX8ALm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gafDAAAA2wAAAA8AAAAAAAAAAAAA&#10;AAAAoQIAAGRycy9kb3ducmV2LnhtbFBLBQYAAAAABAAEAPkAAACRAwAAAAA=&#10;" strokecolor="#4579b8 [3044]">
                  <v:stroke endarrow="block"/>
                </v:shape>
                <v:shape id="直接箭头连接符 91" o:spid="_x0000_s1059" type="#_x0000_t32" style="position:absolute;left:7901;top:18964;width:0;height:97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GaRcMAAADbAAAADwAAAGRycy9kb3ducmV2LnhtbESPQWsCMRSE70L/Q3hCb5rV4rbdGkUK&#10;LcWbbun5dfO6Wdy8bJOoq7/eCILHYWa+YebL3rbiQD40jhVMxhkI4srphmsF3+XH6AVEiMgaW8ek&#10;4EQBlouHwRwL7Y68ocM21iJBOBSowMTYFVKGypDFMHYdcfL+nLcYk/S11B6PCW5bOc2yXFpsOC0Y&#10;7OjdULXb7q2C3/Jfz0xe6rV/cnl+Ov88r/efSj0O+9UbiEh9vIdv7S+t4HUC1y/pB8jF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xmkXDAAAA2wAAAA8AAAAAAAAAAAAA&#10;AAAAoQIAAGRycy9kb3ducmV2LnhtbFBLBQYAAAAABAAEAPkAAACRAwAAAAA=&#10;" strokecolor="#4579b8 [3044]">
                  <v:stroke endarrow="block"/>
                </v:shape>
                <v:shape id="文本框 37" o:spid="_x0000_s1060" type="#_x0000_t202" style="position:absolute;left:2;top:25796;width:8541;height:2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GaksQA&#10;AADbAAAADwAAAGRycy9kb3ducmV2LnhtbESPQWvCQBSE74L/YXmCN93Ug4nRVVqhKHixWgrentln&#10;Esy+Dburxn/fLRQ8DjPzDbNYdaYRd3K+tqzgbZyAIC6srrlU8H38HGUgfEDW2FgmBU/ysFr2ewvM&#10;tX3wF90PoRQRwj5HBVUIbS6lLyoy6Me2JY7exTqDIUpXSu3wEeGmkZMkmUqDNceFCltaV1RcDzej&#10;IPtZ35LNh9udn+nG72l/PmVpqtRw0L3PQQTqwiv8395qBbMJ/H2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RmpLEAAAA2wAAAA8AAAAAAAAAAAAAAAAAmAIAAGRycy9k&#10;b3ducmV2LnhtbFBLBQYAAAAABAAEAPUAAACJAwAAAAA=&#10;" filled="f" stroked="f">
                  <v:textbox inset="2.30797mm,1.154mm,2.30797mm,1.154mm">
                    <w:txbxContent>
                      <w:p w:rsidR="00EA7932" w:rsidRDefault="00EA7932" w:rsidP="00EA7932">
                        <w:pPr>
                          <w:pStyle w:val="af6"/>
                          <w:overflowPunct w:val="0"/>
                          <w:spacing w:before="80" w:beforeAutospacing="0" w:after="80" w:afterAutospacing="0"/>
                        </w:pPr>
                        <w:r>
                          <w:rPr>
                            <w:sz w:val="15"/>
                            <w:szCs w:val="15"/>
                          </w:rPr>
                          <w:t>OFF power level</w:t>
                        </w:r>
                      </w:p>
                    </w:txbxContent>
                  </v:textbox>
                </v:shape>
                <v:shape id="任意多边形 93" o:spid="_x0000_s1061" style="position:absolute;left:9463;top:5218;width:7905;height:9829;visibility:visible;mso-wrap-style:square;v-text-anchor:middle" coordsize="982144,147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o6NMMA&#10;AADbAAAADwAAAGRycy9kb3ducmV2LnhtbESPwWrDMBBE74X8g9hCbo3cupTYjRJCISQ91nHwdbG2&#10;toi1MpZiO39fFQo9DjPzhtnsZtuJkQZvHCt4XiUgiGunDTcKyvPhaQ3CB2SNnWNScCcPu+3iYYO5&#10;dhN/0ViERkQI+xwVtCH0uZS+bsmiX7meOHrfbrAYohwaqQecItx28iVJ3qRFw3GhxZ4+Wqqvxc0q&#10;qJJPc6k4lIfX7Fja+XpMC5MqtXyc9+8gAs3hP/zXPmkFWQq/X+IP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o6NMMAAADbAAAADwAAAAAAAAAAAAAAAACYAgAAZHJzL2Rv&#10;d25yZXYueG1sUEsFBgAAAAAEAAQA9QAAAIgDAAAAAA==&#10;" adj="-11796480,,5400" path="m,1473200v5644,-7055,10544,-14777,16933,-21166c20531,1448436,26936,1447882,29633,1443567v4730,-7568,8467,-25400,8467,-25400c39511,1408289,40089,1398256,42333,1388534v2007,-8696,6302,-16742,8467,-25400l59267,1329267v1745,-6981,2340,-14225,4233,-21167c65848,1299490,71967,1282700,71967,1282700v1411,-8467,2151,-17073,4233,-25400c78365,1248642,81845,1240367,84667,1231900v4442,-13325,5277,-14752,8466,-29633c93154,1202169,103707,1149399,105833,1138767v2231,-11156,2504,-22622,4234,-33867c111161,1097789,112889,1090789,114300,1083734v1411,-14111,2077,-28317,4233,-42334c119212,1036989,121541,1032991,122767,1028700v1598,-5594,2822,-11289,4233,-16933c128411,997656,128902,983422,131233,969434v1913,-11478,8467,-33867,8467,-33867c141111,917223,141901,898820,143933,880534v795,-7151,3140,-14055,4234,-21167c149897,848122,150530,836722,152400,825500v956,-5739,2971,-11254,4233,-16933c158194,801543,159684,794498,160867,787400v1640,-9842,2276,-19849,4233,-29633c165975,753391,168107,749358,169333,745067v1598,-5594,3093,-11228,4234,-16933c180086,695541,172179,711165,186267,690034v6397,-25592,2393,-11414,12700,-42334c200576,642873,204611,639233,207433,635000v10212,-40847,6185,-22456,12700,-55033c231232,457900,217956,615315,228600,359834v454,-10885,5735,-38505,8467,-50800c238329,303354,240259,297825,241300,292100v8791,-48356,-1871,-11323,12700,-55033c256714,228924,256371,220046,258233,211667v968,-4356,3008,-8409,4234,-12700c264065,193373,265028,187607,266700,182034v3847,-12822,8467,-25400,12700,-38100l292100,105834v1609,-4827,5645,-8467,8467,-12700c311207,61212,296854,100560,313267,67734v1996,-3991,2237,-8709,4233,-12700c322741,44552,327782,38705,338667,33867v10,-5,31744,-10582,38100,-12700l389467,16934r12700,-4234c419100,14111,436124,14688,452967,16934v4423,590,8344,3265,12700,4233c489187,26393,513848,27471,537633,29634v28222,-1411,56507,-1887,84667,-4234c628098,24917,633494,22123,639233,21167v11222,-1870,22578,-2822,33867,-4233c714022,18345,754920,21167,795867,21167v19806,,39488,-3192,59266,-4233c888982,15152,922866,14111,956733,12700,983472,3788,982133,13159,982133,e" filled="f" strokecolor="#243f60 [1604]">
                  <v:stroke joinstyle="miter"/>
                  <v:formulas/>
                  <v:path arrowok="t" o:connecttype="custom" o:connectlocs="0,982848;13628,968727;23850,963078;30664,946133;34071,926363;40885,909417;47700,886823;51107,872701;57921,855756;61328,838810;68143,821864;74956,802095;85178,759730;88585,737136;91992,723015;95399,694772;98807,686299;102214,675002;105620,646760;112435,624165;115842,587450;119249,573328;122656,550734;126063,539437;129471,525315;132878,505546;136284,497073;139692,485776;149913,460357;160135,432114;166949,423641;177170,386926;183984,240064;190799,206173;194206,194875;204427,158160;207834,141214;211242,132741;214648,121444;224870,96026;235091,70607;241906,62135;252127,45189;255534,36716;272570,22594;303234,14122;313455,11298;323676,8473;364562,11298;374783,14122;432704,19770;500846,16946;514475,14122;541732,11298;640538,14122;688238,11298;770008,8473;790451,0" o:connectangles="0,0,0,0,0,0,0,0,0,0,0,0,0,0,0,0,0,0,0,0,0,0,0,0,0,0,0,0,0,0,0,0,0,0,0,0,0,0,0,0,0,0,0,0,0,0,0,0,0,0,0,0,0,0,0,0,0,0" textboxrect="0,0,982144,1473200"/>
                  <v:textbox inset="2.30797mm,1.154mm,2.30797mm,1.154mm">
                    <w:txbxContent>
                      <w:p w:rsidR="00EA7932" w:rsidRDefault="00EA7932" w:rsidP="00EA7932"/>
                    </w:txbxContent>
                  </v:textbox>
                </v:shape>
                <v:shape id="任意多边形 94" o:spid="_x0000_s1062" style="position:absolute;left:45468;top:5022;width:7905;height:9824;visibility:visible;mso-wrap-style:square;v-text-anchor:middle" coordsize="982144,147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OiQMMA&#10;AADbAAAADwAAAGRycy9kb3ducmV2LnhtbESPQWvCQBSE7wX/w/KE3upGDaWJriKCpD02jeT6yD6T&#10;xezbkF01/ffdQqHHYWa+Ybb7yfbiTqM3jhUsFwkI4sZpw62C6uv08gbCB2SNvWNS8E0e9rvZ0xZz&#10;7R78SfcytCJC2OeooAthyKX0TUcW/cINxNG7uNFiiHJspR7xEeG2l6skeZUWDceFDgc6dtRcy5tV&#10;UCcf5lxzqE5pVlR2uhbr0qyVep5Phw2IQFP4D/+137WCLIXfL/EHyN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OiQMMAAADbAAAADwAAAAAAAAAAAAAAAACYAgAAZHJzL2Rv&#10;d25yZXYueG1sUEsFBgAAAAAEAAQA9QAAAIgDAAAAAA==&#10;" adj="-11796480,,5400" path="m,1473200v5644,-7055,10544,-14777,16933,-21166c20531,1448436,26936,1447882,29633,1443567v4730,-7568,8467,-25400,8467,-25400c39511,1408289,40089,1398256,42333,1388534v2007,-8696,6302,-16742,8467,-25400l59267,1329267v1745,-6981,2340,-14225,4233,-21167c65848,1299490,71967,1282700,71967,1282700v1411,-8467,2151,-17073,4233,-25400c78365,1248642,81845,1240367,84667,1231900v4442,-13325,5277,-14752,8466,-29633c93154,1202169,103707,1149399,105833,1138767v2231,-11156,2504,-22622,4234,-33867c111161,1097789,112889,1090789,114300,1083734v1411,-14111,2077,-28317,4233,-42334c119212,1036989,121541,1032991,122767,1028700v1598,-5594,2822,-11289,4233,-16933c128411,997656,128902,983422,131233,969434v1913,-11478,8467,-33867,8467,-33867c141111,917223,141901,898820,143933,880534v795,-7151,3140,-14055,4234,-21167c149897,848122,150530,836722,152400,825500v956,-5739,2971,-11254,4233,-16933c158194,801543,159684,794498,160867,787400v1640,-9842,2276,-19849,4233,-29633c165975,753391,168107,749358,169333,745067v1598,-5594,3093,-11228,4234,-16933c180086,695541,172179,711165,186267,690034v6397,-25592,2393,-11414,12700,-42334c200576,642873,204611,639233,207433,635000v10212,-40847,6185,-22456,12700,-55033c231232,457900,217956,615315,228600,359834v454,-10885,5735,-38505,8467,-50800c238329,303354,240259,297825,241300,292100v8791,-48356,-1871,-11323,12700,-55033c256714,228924,256371,220046,258233,211667v968,-4356,3008,-8409,4234,-12700c264065,193373,265028,187607,266700,182034v3847,-12822,8467,-25400,12700,-38100l292100,105834v1609,-4827,5645,-8467,8467,-12700c311207,61212,296854,100560,313267,67734v1996,-3991,2237,-8709,4233,-12700c322741,44552,327782,38705,338667,33867v10,-5,31744,-10582,38100,-12700l389467,16934r12700,-4234c419100,14111,436124,14688,452967,16934v4423,590,8344,3265,12700,4233c489187,26393,513848,27471,537633,29634v28222,-1411,56507,-1887,84667,-4234c628098,24917,633494,22123,639233,21167v11222,-1870,22578,-2822,33867,-4233c714022,18345,754920,21167,795867,21167v19806,,39488,-3192,59266,-4233c888982,15152,922866,14111,956733,12700,983472,3788,982133,13159,982133,e" filled="f" strokecolor="#243f60 [1604]">
                  <v:stroke joinstyle="miter"/>
                  <v:formulas/>
                  <v:path arrowok="t" o:connecttype="custom" o:connectlocs="0,982429;13628,968314;23850,962668;30664,945729;34071,925968;40885,909030;47700,886445;51107,872329;57921,855391;61328,838452;68143,821514;74956,801753;85178,759407;88585,736822;91992,722707;95399,694476;98807,686006;102214,674714;105620,646484;112435,623899;115842,587199;119249,573084;122656,550499;126063,539207;129471,525091;132878,505330;136284,496861;139692,485569;149913,460161;160135,431930;166949,423461;177170,386761;183984,239962;190799,206085;194206,194792;204427,158092;207834,141154;211242,132685;214648,121393;224870,95985;235091,70577;241906,62108;252127,45170;255534,36700;272570,22585;303234,14116;313455,11293;323676,8469;364562,11293;374783,14116;432704,19762;500846,16938;514475,14116;541732,11293;640538,14116;688238,11293;770008,8469;790451,0" o:connectangles="0,0,0,0,0,0,0,0,0,0,0,0,0,0,0,0,0,0,0,0,0,0,0,0,0,0,0,0,0,0,0,0,0,0,0,0,0,0,0,0,0,0,0,0,0,0,0,0,0,0,0,0,0,0,0,0,0,0" textboxrect="0,0,982144,1473200"/>
                  <v:textbox inset="2.30797mm,1.154mm,2.30797mm,1.154mm">
                    <w:txbxContent>
                      <w:p w:rsidR="00EA7932" w:rsidRDefault="00EA7932" w:rsidP="00EA7932">
                        <w:pPr>
                          <w:pStyle w:val="af6"/>
                          <w:overflowPunct w:val="0"/>
                          <w:spacing w:before="80" w:beforeAutospacing="0" w:after="80" w:afterAutospacing="0"/>
                        </w:pPr>
                        <w:r>
                          <w:rPr>
                            <w:sz w:val="21"/>
                            <w:szCs w:val="21"/>
                          </w:rPr>
                          <w:t> </w:t>
                        </w:r>
                      </w:p>
                    </w:txbxContent>
                  </v:textbox>
                </v:shape>
                <v:line id="直接连接符 95" o:spid="_x0000_s1063" style="position:absolute;visibility:visible;mso-wrap-style:square" from="9790,1324" to="9790,1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hdWsQAAADbAAAADwAAAGRycy9kb3ducmV2LnhtbESPUWsCMRCE34X+h7AF3zSnouhpFCkU&#10;xPaltj9gvax3h5fNNdnq6a9vCgUfh5n5hlltOteoC4VYezYwGmagiAtvay4NfH2+DuagoiBbbDyT&#10;gRtF2KyfeivMrb/yB10OUqoE4ZijgUqkzbWORUUO49C3xMk7+eBQkgyltgGvCe4aPc6ymXZYc1qo&#10;sKWXiorz4ccZ+H5738XbsRnLbHrfn8N2vpBJNKb/3G2XoIQ6eYT/2ztrYDGFvy/pB+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WF1axAAAANsAAAAPAAAAAAAAAAAA&#10;AAAAAKECAABkcnMvZG93bnJldi54bWxQSwUGAAAAAAQABAD5AAAAkgMAAAAA&#10;" strokecolor="#4579b8 [3044]"/>
                <v:line id="直接连接符 96" o:spid="_x0000_s1064" style="position:absolute;visibility:visible;mso-wrap-style:square" from="9790,18968" to="9790,30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rDLcQAAADbAAAADwAAAGRycy9kb3ducmV2LnhtbESPUWvCQBCE3wv9D8cWfKuXWgwaPUUK&#10;BbF9qfoD1tyaBHN76d1WY3+9Vyj4OMzMN8x82btWnSnExrOBl2EGirj0tuHKwH73/jwBFQXZYuuZ&#10;DFwpwnLx+DDHwvoLf9F5K5VKEI4FGqhFukLrWNbkMA59R5y8ow8OJclQaRvwkuCu1aMsy7XDhtNC&#10;jR291VSetj/OwPfH5zpeD+1I8vHv5hRWk6m8RmMGT/1qBkqol3v4v722Bq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isMtxAAAANsAAAAPAAAAAAAAAAAA&#10;AAAAAKECAABkcnMvZG93bnJldi54bWxQSwUGAAAAAAQABAD5AAAAkgMAAAAA&#10;" strokecolor="#4579b8 [3044]"/>
                <v:shape id="任意多边形 10" o:spid="_x0000_s1065" style="position:absolute;left:9108;top:27845;width:18240;height:228;visibility:visible;mso-wrap-style:square;v-text-anchor:middle" coordsize="1894609,346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7gmsMA&#10;AADbAAAADwAAAGRycy9kb3ducmV2LnhtbESPzWrDMBCE74G+g9hCL6GRW0qSOlFCMBgCPeXnARZr&#10;Y5tYKyOpifr23UMgtx12vtnZ9Ta7Qd0oxN6zgY9ZAYq48bbn1sD5VL8vQcWEbHHwTAb+KMJ28zJZ&#10;Y2n9nQ90O6ZWSQjHEg10KY2l1rHpyGGc+ZFYdhcfHCaRodU24F3C3aA/i2KuHfYsFzocqeqouR5/&#10;ndSYYl0tzl+707Wtv+3+J4fKZ2PeXvNuBSpRTk/zg95b4aS9/CID6M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87gmsMAAADbAAAADwAAAAAAAAAAAAAAAACYAgAAZHJzL2Rv&#10;d25yZXYueG1sUEsFBgAAAAAEAAQA9QAAAIgDAAAAAA==&#10;" path="m,17319v15795,-298,186602,-1279,245918,-6928c249553,10045,252845,8082,256309,6928v39563,1236,122300,2803,169718,6927c433023,14463,439818,16653,446809,17319v17278,1645,34663,1959,51954,3463c508036,21588,517290,22716,526472,24246v27499,4583,-917,3541,34637,6927c578387,32819,595745,33482,613063,34637v12700,-1155,25460,-1778,38100,-3464c659886,30010,679240,22968,685800,20782r20782,-6927l720436,6928r221673,6927c949118,14293,955907,16584,962891,17319v14971,1576,30003,2524,45027,3463c1125354,28122,1027948,20432,1115291,27709v52960,10593,22666,5889,131618,c1253158,27371,1278780,18241,1281545,17319v13189,-4396,27709,-2309,41564,-3464c1392777,20189,1390239,20782,1492827,20782v38117,,76200,-2309,114300,-3463c1615209,16164,1623264,14809,1631372,13855v11524,-1356,23136,-1931,34637,-3464c1671844,9613,1677616,8356,1683327,6928v3542,-885,6754,-3148,10391,-3464c1716751,1461,1739900,1155,1762991,v16164,1155,32385,1674,48491,3464c1823132,4759,1825227,7766,1835727,10391v5711,1428,11441,3118,17318,3464c1866876,14669,1880754,13855,1894609,13855e" filled="f" strokecolor="#243f60 [1604]">
                  <v:path arrowok="t" o:connecttype="custom" o:connectlocs="0,11392;236754,6835;246758,4557;410152,9114;430160,11392;480178,13670;506854,15949;540201,20505;590219,22784;626899,20505;660245,13670;680253,9114;693591,4557;907004,9114;927011,11392;970360,13670;1073732,18227;1200446,18227;1233791,11392;1273807,9114;1437200,13670;1547241,11392;1570583,9114;1603929,6835;1620602,4557;1630606,2279;1697297,0;1743982,2279;1767323,6835;1783996,9114;1824011,9114" o:connectangles="0,0,0,0,0,0,0,0,0,0,0,0,0,0,0,0,0,0,0,0,0,0,0,0,0,0,0,0,0,0,0"/>
                </v:shape>
                <v:shape id="任意多边形 12" o:spid="_x0000_s1066" style="position:absolute;left:45303;top:27689;width:7603;height:208;visibility:visible;mso-wrap-style:square;v-text-anchor:middle" coordsize="789709,316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LuxcIA&#10;AADbAAAADwAAAGRycy9kb3ducmV2LnhtbERPS4vCMBC+C/6HMMJeZE23LCK1UUQQFC8+etnb0Ewf&#10;2Ey6TbTdf78RBG/z8T0nXQ+mEQ/qXG1ZwdcsAkGcW11zqSC77j4XIJxH1thYJgV/5GC9Go9STLTt&#10;+UyPiy9FCGGXoILK+zaR0uUVGXQz2xIHrrCdQR9gV0rdYR/CTSPjKJpLgzWHhgpb2laU3y53o+C4&#10;+8m2i9PhPv299dPiOzbZ6WiU+pgMmyUIT4N/i1/uvQ7zY3j+Eg6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u7FwgAAANsAAAAPAAAAAAAAAAAAAAAAAJgCAABkcnMvZG93&#10;bnJldi54bWxQSwUGAAAAAAQABAD1AAAAhwMAAAAA&#10;" path="m,20782v40409,1155,80850,1494,121227,3464c128242,24588,134986,27709,142009,27709v26120,,62311,-3459,90054,-6927c240164,19769,248277,18779,256309,17319v4683,-851,9120,-2966,13854,-3464c287424,12038,304800,11546,322118,10391v3464,-1154,6758,-3100,10391,-3463c363612,3818,426027,,426027,v31173,1155,62393,1389,93518,3464c523188,3707,526310,6501,529936,6928v16094,1893,32327,2309,48491,3463c585354,11546,592323,12478,599209,13855v4668,934,9186,2530,13854,3464c619949,18696,626918,19628,633845,20782v24914,8305,-6199,-1771,24246,6927c661602,28712,664832,31077,668482,31173v40395,1063,80818,,121227,e" filled="f" strokecolor="#243f60 [1604]">
                  <v:path arrowok="t" o:connecttype="custom" o:connectlocs="0,13670;116710,15948;136717,18226;223416,13670;246758,11392;260096,9113;310115,6835;320119,4557;410152,0;500185,2279;510189,4557;556873,6835;576881,9113;590218,11392;610226,13670;633568,18226;643572,20505;760282,20505" o:connectangles="0,0,0,0,0,0,0,0,0,0,0,0,0,0,0,0,0,0"/>
                </v:shape>
                <v:shape id="文本框 37" o:spid="_x0000_s1067" type="#_x0000_t202" style="position:absolute;left:29783;top:10391;width:9227;height:24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Y5CsQA&#10;AADbAAAADwAAAGRycy9kb3ducmV2LnhtbESPQWvCQBSE74L/YXkFb7ppDyaNrlKFouDFahG8PbPP&#10;JDT7NuyuGv+9KxQ8DjPzDTOdd6YRV3K+tqzgfZSAIC6srrlU8Lv/HmYgfEDW2FgmBXfyMJ/1e1PM&#10;tb3xD113oRQRwj5HBVUIbS6lLyoy6Ee2JY7e2TqDIUpXSu3wFuGmkR9JMpYGa44LFba0rKj4212M&#10;guywvCSrhduc7unKb2l7OmZpqtTgrfuagAjUhVf4v73WCj5TeH6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mOQrEAAAA2wAAAA8AAAAAAAAAAAAAAAAAmAIAAGRycy9k&#10;b3ducmV2LnhtbFBLBQYAAAAABAAEAPUAAACJAwAAAAA=&#10;" filled="f" stroked="f">
                  <v:textbox inset="2.30797mm,1.154mm,2.30797mm,1.154mm">
                    <w:txbxContent>
                      <w:p w:rsidR="009C68A2" w:rsidRDefault="009C68A2" w:rsidP="009C68A2">
                        <w:pPr>
                          <w:pStyle w:val="af6"/>
                          <w:overflowPunct w:val="0"/>
                          <w:spacing w:before="80" w:beforeAutospacing="0" w:after="80" w:afterAutospacing="0"/>
                        </w:pPr>
                        <w:r>
                          <w:rPr>
                            <w:rFonts w:hint="eastAsia"/>
                            <w:sz w:val="15"/>
                            <w:szCs w:val="15"/>
                          </w:rPr>
                          <w:t>DL</w:t>
                        </w:r>
                        <w:r>
                          <w:rPr>
                            <w:sz w:val="15"/>
                            <w:szCs w:val="15"/>
                          </w:rPr>
                          <w:t xml:space="preserve"> OFF </w:t>
                        </w:r>
                        <w:r w:rsidR="00FA43CD">
                          <w:rPr>
                            <w:rFonts w:hint="eastAsia"/>
                            <w:sz w:val="15"/>
                            <w:szCs w:val="15"/>
                          </w:rPr>
                          <w:t>period</w:t>
                        </w:r>
                      </w:p>
                    </w:txbxContent>
                  </v:textbox>
                </v:shape>
                <v:line id="直接连接符 17" o:spid="_x0000_s1068" style="position:absolute;flip:y;visibility:visible;mso-wrap-style:square" from="8160,14740" to="49889,14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b82sAAAADbAAAADwAAAGRycy9kb3ducmV2LnhtbERPS2sCMRC+F/wPYYTeatYealmNsoiV&#10;XkR8gNdhM+6ubiZrEjX990YQepuP7zmTWTStuJHzjWUFw0EGgri0uuFKwX738/ENwgdkja1lUvBH&#10;HmbT3tsEc23vvKHbNlQihbDPUUEdQpdL6cuaDPqB7YgTd7TOYEjQVVI7vKdw08rPLPuSBhtODTV2&#10;NK+pPG+vRkEsVovT8qDPeDmt+eBWm1Fho1Lv/ViMQQSK4V/8cv/qNH8Ez1/SAXL6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VG/NrAAAAA2wAAAA8AAAAAAAAAAAAAAAAA&#10;oQIAAGRycy9kb3ducmV2LnhtbFBLBQYAAAAABAAEAPkAAACOAwAAAAA=&#10;" strokecolor="#4579b8 [3044]" strokeweight="1.5pt"/>
                <v:line id="直接连接符 98" o:spid="_x0000_s1069" style="position:absolute;flip:y;visibility:visible;mso-wrap-style:square" from="7901,27368" to="50444,274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pr8sAAAADbAAAADwAAAGRycy9kb3ducmV2LnhtbERPy2oCMRTdC/5DuEJ3mtFFq6NRBqml&#10;GxEf4PYyuc6MTm6mSarp3zcLweXhvBeraFpxJ+cbywrGowwEcWl1w5WC03EznILwAVlja5kU/JGH&#10;1bLfW2Cu7YP3dD+ESqQQ9jkqqEPocil9WZNBP7IdceIu1hkMCbpKaoePFG5aOcmyd2mw4dRQY0fr&#10;msrb4dcoiMX28/p11jf8ue747Lb7j8JGpd4GsZiDCBTDS/x0f2sFszQ2fUk/QC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Ka/LAAAAA2wAAAA8AAAAAAAAAAAAAAAAA&#10;oQIAAGRycy9kb3ducmV2LnhtbFBLBQYAAAAABAAEAPkAAACOAwAAAAA=&#10;" strokecolor="#4579b8 [3044]" strokeweight="1.5pt"/>
                <w10:anchorlock/>
              </v:group>
            </w:pict>
          </mc:Fallback>
        </mc:AlternateContent>
      </w:r>
    </w:p>
    <w:p w:rsidR="00A905A9" w:rsidRPr="00D62077" w:rsidRDefault="00A905A9" w:rsidP="00A905A9">
      <w:pPr>
        <w:jc w:val="center"/>
        <w:rPr>
          <w:b/>
          <w:sz w:val="24"/>
        </w:rPr>
      </w:pPr>
      <w:r w:rsidRPr="00D62077">
        <w:rPr>
          <w:rFonts w:hint="eastAsia"/>
          <w:b/>
          <w:sz w:val="24"/>
        </w:rPr>
        <w:t>Figure 1:</w:t>
      </w:r>
      <w:r w:rsidR="00553DBD" w:rsidRPr="00D62077">
        <w:rPr>
          <w:rFonts w:hint="eastAsia"/>
          <w:b/>
          <w:sz w:val="24"/>
        </w:rPr>
        <w:t xml:space="preserve"> </w:t>
      </w:r>
      <w:proofErr w:type="spellStart"/>
      <w:r w:rsidR="00D62077" w:rsidRPr="00D62077">
        <w:rPr>
          <w:b/>
          <w:sz w:val="24"/>
        </w:rPr>
        <w:t>TDD</w:t>
      </w:r>
      <w:proofErr w:type="spellEnd"/>
      <w:r w:rsidR="00D62077" w:rsidRPr="00D62077">
        <w:rPr>
          <w:b/>
          <w:sz w:val="24"/>
        </w:rPr>
        <w:t xml:space="preserve"> switch timing accuracy requirement</w:t>
      </w:r>
    </w:p>
    <w:p w:rsidR="007F488B" w:rsidRDefault="006844D5" w:rsidP="00060135">
      <w:r>
        <w:rPr>
          <w:rFonts w:hint="eastAsia"/>
        </w:rPr>
        <w:t>For the DL, requirements can be</w:t>
      </w:r>
      <w:r w:rsidR="00743D72">
        <w:rPr>
          <w:rFonts w:hint="eastAsia"/>
        </w:rPr>
        <w:t xml:space="preserve"> </w:t>
      </w:r>
      <w:proofErr w:type="spellStart"/>
      <w:r w:rsidR="00743D72">
        <w:rPr>
          <w:rFonts w:hint="eastAsia"/>
        </w:rPr>
        <w:t>EVM</w:t>
      </w:r>
      <w:proofErr w:type="spellEnd"/>
      <w:r w:rsidR="00743D72">
        <w:rPr>
          <w:rFonts w:hint="eastAsia"/>
        </w:rPr>
        <w:t xml:space="preserve"> at maximum output power and OFF power level. For UL, </w:t>
      </w:r>
      <w:r>
        <w:rPr>
          <w:rFonts w:hint="eastAsia"/>
        </w:rPr>
        <w:t>requirements can be</w:t>
      </w:r>
      <w:r w:rsidR="00743D72">
        <w:rPr>
          <w:rFonts w:hint="eastAsia"/>
        </w:rPr>
        <w:t xml:space="preserve"> </w:t>
      </w:r>
      <w:proofErr w:type="spellStart"/>
      <w:r w:rsidR="00743D72">
        <w:rPr>
          <w:rFonts w:hint="eastAsia"/>
        </w:rPr>
        <w:t>EVM</w:t>
      </w:r>
      <w:proofErr w:type="spellEnd"/>
      <w:r w:rsidR="00743D72">
        <w:rPr>
          <w:rFonts w:hint="eastAsia"/>
        </w:rPr>
        <w:t xml:space="preserve"> at maximum output power and OFF power level.</w:t>
      </w:r>
      <w:r>
        <w:rPr>
          <w:rFonts w:hint="eastAsia"/>
        </w:rPr>
        <w:t xml:space="preserve"> </w:t>
      </w:r>
      <w:r w:rsidR="007F488B">
        <w:rPr>
          <w:rFonts w:hint="eastAsia"/>
        </w:rPr>
        <w:t xml:space="preserve">The </w:t>
      </w:r>
      <w:proofErr w:type="spellStart"/>
      <w:r w:rsidR="007F488B">
        <w:rPr>
          <w:rFonts w:hint="eastAsia"/>
        </w:rPr>
        <w:t>EVM</w:t>
      </w:r>
      <w:proofErr w:type="spellEnd"/>
      <w:r w:rsidR="007F488B">
        <w:rPr>
          <w:rFonts w:hint="eastAsia"/>
        </w:rPr>
        <w:t xml:space="preserve"> requirement is defined in the DL/UL transmission. The OFF power level may need some discussion. Considering the BS transient period requirements as following figure,</w:t>
      </w:r>
    </w:p>
    <w:p w:rsidR="007F488B" w:rsidRDefault="007F488B" w:rsidP="00060135">
      <w:r>
        <w:rPr>
          <w:noProof/>
          <w:lang w:val="en-US"/>
        </w:rPr>
        <mc:AlternateContent>
          <mc:Choice Requires="wpg">
            <w:drawing>
              <wp:inline distT="0" distB="0" distL="0" distR="0">
                <wp:extent cx="6120153" cy="2942490"/>
                <wp:effectExtent l="0" t="0" r="0" b="10795"/>
                <wp:docPr id="17147" name="组合 17147"/>
                <wp:cNvGraphicFramePr/>
                <a:graphic xmlns:a="http://schemas.openxmlformats.org/drawingml/2006/main">
                  <a:graphicData uri="http://schemas.microsoft.com/office/word/2010/wordprocessingGroup">
                    <wpg:wgp>
                      <wpg:cNvGrpSpPr/>
                      <wpg:grpSpPr>
                        <a:xfrm>
                          <a:off x="0" y="0"/>
                          <a:ext cx="6120153" cy="2942490"/>
                          <a:chOff x="0" y="0"/>
                          <a:chExt cx="6198870" cy="2980690"/>
                        </a:xfrm>
                      </wpg:grpSpPr>
                      <wps:wsp>
                        <wps:cNvPr id="99" name="矩形 99"/>
                        <wps:cNvSpPr/>
                        <wps:spPr>
                          <a:xfrm>
                            <a:off x="0" y="0"/>
                            <a:ext cx="6198870" cy="2980690"/>
                          </a:xfrm>
                          <a:prstGeom prst="rect">
                            <a:avLst/>
                          </a:prstGeom>
                          <a:noFill/>
                        </wps:spPr>
                        <wps:bodyPr/>
                      </wps:wsp>
                      <wps:wsp>
                        <wps:cNvPr id="100" name="Rectangle 64"/>
                        <wps:cNvSpPr>
                          <a:spLocks noChangeArrowheads="1"/>
                        </wps:cNvSpPr>
                        <wps:spPr bwMode="auto">
                          <a:xfrm>
                            <a:off x="6135355" y="2719850"/>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01"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2"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3"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72"/>
                        <wps:cNvSpPr>
                          <a:spLocks noChangeArrowheads="1"/>
                        </wps:cNvSpPr>
                        <wps:spPr bwMode="auto">
                          <a:xfrm>
                            <a:off x="1421113" y="0"/>
                            <a:ext cx="1380880"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Transmitter output power</w:t>
                              </w:r>
                            </w:p>
                          </w:txbxContent>
                        </wps:txbx>
                        <wps:bodyPr rot="0" vert="horz" wrap="none" lIns="0" tIns="0" rIns="0" bIns="0" anchor="t" anchorCtr="0" upright="1">
                          <a:spAutoFit/>
                        </wps:bodyPr>
                      </wps:wsp>
                      <wps:wsp>
                        <wps:cNvPr id="109" name="Rectangle 73"/>
                        <wps:cNvSpPr>
                          <a:spLocks noChangeArrowheads="1"/>
                        </wps:cNvSpPr>
                        <wps:spPr bwMode="auto">
                          <a:xfrm>
                            <a:off x="2698124" y="0"/>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10" name="Rectangle 74"/>
                        <wps:cNvSpPr>
                          <a:spLocks noChangeArrowheads="1"/>
                        </wps:cNvSpPr>
                        <wps:spPr bwMode="auto">
                          <a:xfrm>
                            <a:off x="5455949" y="2021465"/>
                            <a:ext cx="285566"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Time</w:t>
                              </w:r>
                            </w:p>
                          </w:txbxContent>
                        </wps:txbx>
                        <wps:bodyPr rot="0" vert="horz" wrap="none" lIns="0" tIns="0" rIns="0" bIns="0" anchor="t" anchorCtr="0" upright="1">
                          <a:spAutoFit/>
                        </wps:bodyPr>
                      </wps:wsp>
                      <wps:wsp>
                        <wps:cNvPr id="111" name="Rectangle 75"/>
                        <wps:cNvSpPr>
                          <a:spLocks noChangeArrowheads="1"/>
                        </wps:cNvSpPr>
                        <wps:spPr bwMode="auto">
                          <a:xfrm>
                            <a:off x="5711851" y="202146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12"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4"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Rectangle 79"/>
                        <wps:cNvSpPr>
                          <a:spLocks noChangeArrowheads="1"/>
                        </wps:cNvSpPr>
                        <wps:spPr bwMode="auto">
                          <a:xfrm>
                            <a:off x="2892426" y="754875"/>
                            <a:ext cx="1238097"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Transmitter ON period</w:t>
                              </w:r>
                            </w:p>
                          </w:txbxContent>
                        </wps:txbx>
                        <wps:bodyPr rot="0" vert="horz" wrap="none" lIns="0" tIns="0" rIns="0" bIns="0" anchor="t" anchorCtr="0" upright="1">
                          <a:spAutoFit/>
                        </wps:bodyPr>
                      </wps:wsp>
                      <wps:wsp>
                        <wps:cNvPr id="116" name="Rectangle 80"/>
                        <wps:cNvSpPr>
                          <a:spLocks noChangeArrowheads="1"/>
                        </wps:cNvSpPr>
                        <wps:spPr bwMode="auto">
                          <a:xfrm>
                            <a:off x="4008721"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17"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(DL transmission)</w:t>
                              </w:r>
                            </w:p>
                          </w:txbxContent>
                        </wps:txbx>
                        <wps:bodyPr rot="0" vert="horz" wrap="square" lIns="0" tIns="0" rIns="0" bIns="0" anchor="t" anchorCtr="0" upright="1">
                          <a:spAutoFit/>
                        </wps:bodyPr>
                      </wps:wsp>
                      <wps:wsp>
                        <wps:cNvPr id="118" name="Rectangle 82"/>
                        <wps:cNvSpPr>
                          <a:spLocks noChangeArrowheads="1"/>
                        </wps:cNvSpPr>
                        <wps:spPr bwMode="auto">
                          <a:xfrm>
                            <a:off x="4135722"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19" name="Rectangle 83"/>
                        <wps:cNvSpPr>
                          <a:spLocks noChangeArrowheads="1"/>
                        </wps:cNvSpPr>
                        <wps:spPr bwMode="auto">
                          <a:xfrm>
                            <a:off x="4792924" y="2349744"/>
                            <a:ext cx="91201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Transmitter OFF </w:t>
                              </w:r>
                            </w:p>
                          </w:txbxContent>
                        </wps:txbx>
                        <wps:bodyPr rot="0" vert="horz" wrap="none" lIns="0" tIns="0" rIns="0" bIns="0" anchor="t" anchorCtr="0" upright="1">
                          <a:spAutoFit/>
                        </wps:bodyPr>
                      </wps:wsp>
                      <wps:wsp>
                        <wps:cNvPr id="120" name="Rectangle 84"/>
                        <wps:cNvSpPr>
                          <a:spLocks noChangeArrowheads="1"/>
                        </wps:cNvSpPr>
                        <wps:spPr bwMode="auto">
                          <a:xfrm>
                            <a:off x="5046926" y="2489422"/>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proofErr w:type="gramStart"/>
                              <w:r>
                                <w:rPr>
                                  <w:color w:val="000000"/>
                                </w:rPr>
                                <w:t>period</w:t>
                              </w:r>
                              <w:proofErr w:type="gramEnd"/>
                            </w:p>
                          </w:txbxContent>
                        </wps:txbx>
                        <wps:bodyPr rot="0" vert="horz" wrap="none" lIns="0" tIns="0" rIns="0" bIns="0" anchor="t" anchorCtr="0" upright="1">
                          <a:spAutoFit/>
                        </wps:bodyPr>
                      </wps:wsp>
                      <wps:wsp>
                        <wps:cNvPr id="121" name="Rectangle 85"/>
                        <wps:cNvSpPr>
                          <a:spLocks noChangeArrowheads="1"/>
                        </wps:cNvSpPr>
                        <wps:spPr bwMode="auto">
                          <a:xfrm>
                            <a:off x="5360028" y="2489422"/>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22" name="Rectangle 86"/>
                        <wps:cNvSpPr>
                          <a:spLocks noChangeArrowheads="1"/>
                        </wps:cNvSpPr>
                        <wps:spPr bwMode="auto">
                          <a:xfrm>
                            <a:off x="1396307" y="2349744"/>
                            <a:ext cx="91201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Transmitter OFF </w:t>
                              </w:r>
                            </w:p>
                          </w:txbxContent>
                        </wps:txbx>
                        <wps:bodyPr rot="0" vert="horz" wrap="none" lIns="0" tIns="0" rIns="0" bIns="0" anchor="t" anchorCtr="0" upright="1">
                          <a:spAutoFit/>
                        </wps:bodyPr>
                      </wps:wsp>
                      <wps:wsp>
                        <wps:cNvPr id="123" name="Rectangle 87"/>
                        <wps:cNvSpPr>
                          <a:spLocks noChangeArrowheads="1"/>
                        </wps:cNvSpPr>
                        <wps:spPr bwMode="auto">
                          <a:xfrm>
                            <a:off x="1651009" y="2489422"/>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proofErr w:type="gramStart"/>
                              <w:r>
                                <w:rPr>
                                  <w:color w:val="000000"/>
                                </w:rPr>
                                <w:t>period</w:t>
                              </w:r>
                              <w:proofErr w:type="gramEnd"/>
                            </w:p>
                          </w:txbxContent>
                        </wps:txbx>
                        <wps:bodyPr rot="0" vert="horz" wrap="none" lIns="0" tIns="0" rIns="0" bIns="0" anchor="t" anchorCtr="0" upright="1">
                          <a:spAutoFit/>
                        </wps:bodyPr>
                      </wps:wsp>
                      <wps:wsp>
                        <wps:cNvPr id="124" name="Rectangle 88"/>
                        <wps:cNvSpPr>
                          <a:spLocks noChangeArrowheads="1"/>
                        </wps:cNvSpPr>
                        <wps:spPr bwMode="auto">
                          <a:xfrm>
                            <a:off x="1963411" y="2489422"/>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25"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6"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8" name="Rectangle 92"/>
                        <wps:cNvSpPr>
                          <a:spLocks noChangeArrowheads="1"/>
                        </wps:cNvSpPr>
                        <wps:spPr bwMode="auto">
                          <a:xfrm>
                            <a:off x="2941915" y="1949104"/>
                            <a:ext cx="1129402"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Transmitter transient </w:t>
                              </w:r>
                            </w:p>
                          </w:txbxContent>
                        </wps:txbx>
                        <wps:bodyPr rot="0" vert="horz" wrap="none" lIns="0" tIns="0" rIns="0" bIns="0" anchor="t" anchorCtr="0" upright="1">
                          <a:spAutoFit/>
                        </wps:bodyPr>
                      </wps:wsp>
                      <wps:wsp>
                        <wps:cNvPr id="129" name="Rectangle 93"/>
                        <wps:cNvSpPr>
                          <a:spLocks noChangeArrowheads="1"/>
                        </wps:cNvSpPr>
                        <wps:spPr bwMode="auto">
                          <a:xfrm>
                            <a:off x="3294317" y="2088783"/>
                            <a:ext cx="34538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proofErr w:type="gramStart"/>
                              <w:r>
                                <w:rPr>
                                  <w:color w:val="000000"/>
                                </w:rPr>
                                <w:t>period</w:t>
                              </w:r>
                              <w:proofErr w:type="gramEnd"/>
                            </w:p>
                          </w:txbxContent>
                        </wps:txbx>
                        <wps:bodyPr rot="0" vert="horz" wrap="none" lIns="0" tIns="0" rIns="0" bIns="0" anchor="t" anchorCtr="0" upright="1">
                          <a:spAutoFit/>
                        </wps:bodyPr>
                      </wps:wsp>
                      <wps:wsp>
                        <wps:cNvPr id="130" name="Rectangle 94"/>
                        <wps:cNvSpPr>
                          <a:spLocks noChangeArrowheads="1"/>
                        </wps:cNvSpPr>
                        <wps:spPr bwMode="auto">
                          <a:xfrm>
                            <a:off x="3606819" y="2088783"/>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3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3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3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3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39" name="Rectangle 103"/>
                        <wps:cNvSpPr>
                          <a:spLocks noChangeArrowheads="1"/>
                        </wps:cNvSpPr>
                        <wps:spPr bwMode="auto">
                          <a:xfrm>
                            <a:off x="306702" y="1474877"/>
                            <a:ext cx="915870"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OFF power level</w:t>
                              </w:r>
                            </w:p>
                          </w:txbxContent>
                        </wps:txbx>
                        <wps:bodyPr rot="0" vert="horz" wrap="none" lIns="0" tIns="0" rIns="0" bIns="0" anchor="t" anchorCtr="0" upright="1">
                          <a:spAutoFit/>
                        </wps:bodyPr>
                      </wps:wsp>
                      <wps:wsp>
                        <wps:cNvPr id="140" name="Rectangle 104"/>
                        <wps:cNvSpPr>
                          <a:spLocks noChangeArrowheads="1"/>
                        </wps:cNvSpPr>
                        <wps:spPr bwMode="auto">
                          <a:xfrm>
                            <a:off x="1130906" y="1474877"/>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41" name="Rectangle 105"/>
                        <wps:cNvSpPr>
                          <a:spLocks noChangeArrowheads="1"/>
                        </wps:cNvSpPr>
                        <wps:spPr bwMode="auto">
                          <a:xfrm>
                            <a:off x="306702" y="1615156"/>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42" name="Rectangle 106"/>
                        <wps:cNvSpPr>
                          <a:spLocks noChangeArrowheads="1"/>
                        </wps:cNvSpPr>
                        <wps:spPr bwMode="auto">
                          <a:xfrm>
                            <a:off x="268601" y="272358"/>
                            <a:ext cx="863131"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ON power level</w:t>
                              </w:r>
                            </w:p>
                          </w:txbxContent>
                        </wps:txbx>
                        <wps:bodyPr rot="0" vert="horz" wrap="none" lIns="0" tIns="0" rIns="0" bIns="0" anchor="t" anchorCtr="0" upright="1">
                          <a:spAutoFit/>
                        </wps:bodyPr>
                      </wps:wsp>
                      <wps:wsp>
                        <wps:cNvPr id="143" name="Rectangle 107"/>
                        <wps:cNvSpPr>
                          <a:spLocks noChangeArrowheads="1"/>
                        </wps:cNvSpPr>
                        <wps:spPr bwMode="auto">
                          <a:xfrm>
                            <a:off x="1044505" y="272358"/>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44" name="Rectangle 108"/>
                        <wps:cNvSpPr>
                          <a:spLocks noChangeArrowheads="1"/>
                        </wps:cNvSpPr>
                        <wps:spPr bwMode="auto">
                          <a:xfrm>
                            <a:off x="330203" y="4127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txbxContent>
                        </wps:txbx>
                        <wps:bodyPr rot="0" vert="horz" wrap="none" lIns="0" tIns="0" rIns="0" bIns="0" anchor="t" anchorCtr="0" upright="1">
                          <a:spAutoFit/>
                        </wps:bodyPr>
                      </wps:wsp>
                      <wps:wsp>
                        <wps:cNvPr id="145" name="Rectangle 109"/>
                        <wps:cNvSpPr>
                          <a:spLocks noChangeArrowheads="1"/>
                        </wps:cNvSpPr>
                        <wps:spPr bwMode="auto">
                          <a:xfrm>
                            <a:off x="984805" y="412637"/>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4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9" name="Rectangle 113"/>
                        <wps:cNvSpPr>
                          <a:spLocks noChangeArrowheads="1"/>
                        </wps:cNvSpPr>
                        <wps:spPr bwMode="auto">
                          <a:xfrm>
                            <a:off x="2026210"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50" name="Rectangle 114"/>
                        <wps:cNvSpPr>
                          <a:spLocks noChangeArrowheads="1"/>
                        </wps:cNvSpPr>
                        <wps:spPr bwMode="auto">
                          <a:xfrm>
                            <a:off x="1586808" y="895164"/>
                            <a:ext cx="89721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UL transmission</w:t>
                              </w:r>
                            </w:p>
                          </w:txbxContent>
                        </wps:txbx>
                        <wps:bodyPr rot="0" vert="horz" wrap="none" lIns="0" tIns="0" rIns="0" bIns="0" anchor="t" anchorCtr="0" upright="1">
                          <a:spAutoFit/>
                        </wps:bodyPr>
                      </wps:wsp>
                      <wps:wsp>
                        <wps:cNvPr id="151" name="Rectangle 115"/>
                        <wps:cNvSpPr>
                          <a:spLocks noChangeArrowheads="1"/>
                        </wps:cNvSpPr>
                        <wps:spPr bwMode="auto">
                          <a:xfrm>
                            <a:off x="2359012"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52" name="Rectangle 116"/>
                        <wps:cNvSpPr>
                          <a:spLocks noChangeArrowheads="1"/>
                        </wps:cNvSpPr>
                        <wps:spPr bwMode="auto">
                          <a:xfrm>
                            <a:off x="4984125" y="754885"/>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53" name="Rectangle 117"/>
                        <wps:cNvSpPr>
                          <a:spLocks noChangeArrowheads="1"/>
                        </wps:cNvSpPr>
                        <wps:spPr bwMode="auto">
                          <a:xfrm>
                            <a:off x="4608824" y="895164"/>
                            <a:ext cx="1249674"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GP or UL transmission</w:t>
                              </w:r>
                            </w:p>
                          </w:txbxContent>
                        </wps:txbx>
                        <wps:bodyPr rot="0" vert="horz" wrap="none" lIns="0" tIns="0" rIns="0" bIns="0" anchor="t" anchorCtr="0" upright="1">
                          <a:spAutoFit/>
                        </wps:bodyPr>
                      </wps:wsp>
                      <wps:wsp>
                        <wps:cNvPr id="154" name="Rectangle 118"/>
                        <wps:cNvSpPr>
                          <a:spLocks noChangeArrowheads="1"/>
                        </wps:cNvSpPr>
                        <wps:spPr bwMode="auto">
                          <a:xfrm>
                            <a:off x="5361327" y="895164"/>
                            <a:ext cx="34088" cy="2579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488B" w:rsidRDefault="007F488B" w:rsidP="007F488B">
                              <w:r>
                                <w:rPr>
                                  <w:color w:val="000000"/>
                                </w:rPr>
                                <w:t xml:space="preserve"> </w:t>
                              </w:r>
                            </w:p>
                          </w:txbxContent>
                        </wps:txbx>
                        <wps:bodyPr rot="0" vert="horz" wrap="none" lIns="0" tIns="0" rIns="0" bIns="0" anchor="t" anchorCtr="0" upright="1">
                          <a:spAutoFit/>
                        </wps:bodyPr>
                      </wps:wsp>
                      <wps:wsp>
                        <wps:cNvPr id="15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a:graphicData>
                </a:graphic>
              </wp:inline>
            </w:drawing>
          </mc:Choice>
          <mc:Fallback>
            <w:pict>
              <v:group id="组合 17147" o:spid="_x0000_s1070" style="width:481.9pt;height:231.7pt;mso-position-horizontal-relative:char;mso-position-vertical-relative:line" coordsize="61988,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">
                <v:rect id="矩形 99" o:spid="_x0000_s1071" style="position:absolute;width:61988;height:298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d2MUA&#10;AADbAAAADwAAAGRycy9kb3ducmV2LnhtbESPT2vCQBTE74LfYXlCL1I3eigmdRURxFAKYvxzfmRf&#10;k9Ds25hdk/TbdwsFj8PM/IZZbQZTi45aV1lWMJ9FIIhzqysuFFzO+9clCOeRNdaWScEPOdisx6MV&#10;Jtr2fKIu84UIEHYJKii9bxIpXV6SQTezDXHwvmxr0AfZFlK32Ae4qeUiit6kwYrDQokN7UrKv7OH&#10;UdDnx+52/jzI4/SWWr6n9112/VDqZTJs30F4Gvwz/N9OtYI4hr8v4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5V3YxQAAANsAAAAPAAAAAAAAAAAAAAAAAJgCAABkcnMv&#10;ZG93bnJldi54bWxQSwUGAAAAAAQABAD1AAAAigMAAAAA&#10;" filled="f" stroked="f"/>
                <v:rect id="Rectangle 64" o:spid="_x0000_s1072" style="position:absolute;left:61353;top:27198;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7F488B" w:rsidRDefault="007F488B" w:rsidP="007F488B">
                        <w:r>
                          <w:rPr>
                            <w:color w:val="000000"/>
                          </w:rPr>
                          <w:t xml:space="preserve"> </w:t>
                        </w:r>
                      </w:p>
                    </w:txbxContent>
                  </v:textbox>
                </v:rect>
                <v:shape id="Freeform 65" o:spid="_x0000_s1073"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pYoMMA&#10;AADcAAAADwAAAGRycy9kb3ducmV2LnhtbERPTWvCQBC9F/wPywje6sYSSomuotJQoafGoHgbsmMS&#10;zc4u2a2m/75bKHibx/ucxWownbhR71vLCmbTBARxZXXLtYJynz+/gfABWWNnmRT8kIfVcvS0wEzb&#10;O3/RrQi1iCHsM1TQhOAyKX3VkEE/tY44cmfbGwwR9rXUPd5juOnkS5K8SoMtx4YGHW0bqq7Ft1Fw&#10;OJXvm2Na5JePznymqXPlKXdKTcbDeg4i0BAe4n/3Tsf5yQz+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pYoMMAAADcAAAADwAAAAAAAAAAAAAAAACYAgAAZHJzL2Rv&#10;d25yZXYueG1sUEsFBgAAAAAEAAQA9QAAAIgD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74"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g8ScAA&#10;AADcAAAADwAAAGRycy9kb3ducmV2LnhtbERPTWsCMRC9F/wPYYTeuoketF2NIoLgrWi1eBw24ya6&#10;mSybqNt/3wiF3ubxPme+7H0j7tRFF1jDqFAgiKtgHNcaDl+bt3cQMSEbbAKThh+KsFwMXuZYmvDg&#10;Hd33qRY5hGOJGmxKbSllrCx5jEVoiTN3Dp3HlGFXS9PhI4f7Ro6VmkiPjnODxZbWlqrr/uY10O37&#10;uD7Ydrdyn5fpyXr3MVFO69dhv5qBSNSnf/Gfe2vyfDWG5zP5Arn4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g8ScAAAADcAAAADwAAAAAAAAAAAAAAAACYAgAAZHJzL2Rvd25y&#10;ZXYueG1sUEsFBgAAAAAEAAQA9QAAAIUDA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75"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BBWsMA&#10;AADcAAAADwAAAGRycy9kb3ducmV2LnhtbERPS2vCQBC+F/wPywi9NRutSIlZpSqCSKmY9tDjkB3z&#10;aHY2ZNcY/323IHibj+856Wowjeipc5VlBZMoBkGcW11xoeD7a/fyBsJ5ZI2NZVJwIwer5egpxUTb&#10;K5+oz3whQgi7BBWU3reJlC4vyaCLbEscuLPtDPoAu0LqDq8h3DRyGsdzabDi0FBiS5uS8t/sYhRc&#10;trPMrqvZsT5+GvtRn/YNHn6Ueh4P7wsQngb/EN/dex3mx6/w/0y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BBWsMAAADcAAAADwAAAAAAAAAAAAAAAACYAgAAZHJzL2Rv&#10;d25yZXYueG1sUEsFBgAAAAAEAAQA9QAAAIgDA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76"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MZQ8MA&#10;AADcAAAADwAAAGRycy9kb3ducmV2LnhtbERPTWvCQBC9C/6HZYTemo0ipcRsJBYKoqekLe1xyI5J&#10;2uxsyK4m7a93hYK3ebzPSbeT6cSFBtdaVrCMYhDEldUt1wre314fn0E4j6yxs0wKfsnBNpvPUky0&#10;HbmgS+lrEULYJaig8b5PpHRVQwZdZHviwJ3sYNAHONRSDziGcNPJVRw/SYMth4YGe3ppqPopz0YB&#10;78fdqvj4Gz+P3194XOtc60Ou1MNiyjcgPE3+Lv5373WYH6/h9ky4QG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MZQ8MAAADcAAAADwAAAAAAAAAAAAAAAACYAgAAZHJzL2Rv&#10;d25yZXYueG1sUEsFBgAAAAAEAAQA9QAAAIgD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77"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YhA8MA&#10;AADcAAAADwAAAGRycy9kb3ducmV2LnhtbERPS2vCQBC+C/6HZQredNOCj0ZXUSHoIQcfBa9jdpqE&#10;ZmfT7Griv+8WBG/z8T1nsepMJe7UuNKygvdRBII4s7rkXMHXORnOQDiPrLGyTAoe5GC17PcWGGvb&#10;8pHuJ5+LEMIuRgWF93UspcsKMuhGtiYO3LdtDPoAm1zqBtsQbir5EUUTabDk0FBgTduCsp/TzShI&#10;dxUfOT18tumm2xwul+T3Ok2UGrx16zkIT51/iZ/uvQ7zozH8PxMukM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YhA8MAAADcAAAADwAAAAAAAAAAAAAAAACYAgAAZHJzL2Rv&#10;d25yZXYueG1sUEsFBgAAAAAEAAQA9QAAAIgD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78"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Dsa8QA&#10;AADcAAAADwAAAGRycy9kb3ducmV2LnhtbERPTWsCMRC9C/0PYQpepGb1oLI1K1YoFS9F7aHHYTPd&#10;LLuZrEnU1V/fFAre5vE+Z7nqbSsu5EPtWMFknIEgLp2uuVLwdXx/WYAIEVlj65gU3CjAqngaLDHX&#10;7sp7uhxiJVIIhxwVmBi7XMpQGrIYxq4jTtyP8xZjgr6S2uM1hdtWTrNsJi3WnBoMdrQxVDaHs1XQ&#10;dpM1f4/M6XZevH1+3OtdM/c7pYbP/foVRKQ+PsT/7q1O87MZ/D2TLp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w7GvEAAAA3AAAAA8AAAAAAAAAAAAAAAAAmAIAAGRycy9k&#10;b3ducmV2LnhtbFBLBQYAAAAABAAEAPUAAACJAw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79"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c5fsIA&#10;AADcAAAADwAAAGRycy9kb3ducmV2LnhtbERPS0vDQBC+F/wPywjemk2LVIndhhII9OLBKJLjmJ08&#10;2uxsyG7S9N93BcHbfHzP2aeL6cVMo+ssK9hEMQjiyuqOGwVfn/n6FYTzyBp7y6TgRg7Sw8Nqj4m2&#10;V/6gufCNCCHsElTQej8kUrqqJYMusgNx4Go7GvQBjo3UI15DuOnlNo530mDHoaHFgbKWqksxGQX5&#10;TOfn8rusJ2zef7LiJm3la6WeHpfjGwhPi/8X/7lPOsyPX+D3mXCBP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pzl+wgAAANwAAAAPAAAAAAAAAAAAAAAAAJgCAABkcnMvZG93&#10;bnJldi54bWxQSwUGAAAAAAQABAD1AAAAhwM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80" style="position:absolute;left:14211;width:13808;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7F488B" w:rsidRDefault="007F488B" w:rsidP="007F488B">
                        <w:r>
                          <w:rPr>
                            <w:color w:val="000000"/>
                          </w:rPr>
                          <w:t>Transmitter output power</w:t>
                        </w:r>
                      </w:p>
                    </w:txbxContent>
                  </v:textbox>
                </v:rect>
                <v:rect id="Rectangle 73" o:spid="_x0000_s1081" style="position:absolute;left:26981;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rect id="Rectangle 74" o:spid="_x0000_s1082" style="position:absolute;left:54559;top:20214;width:2856;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7F488B" w:rsidRDefault="007F488B" w:rsidP="007F488B">
                        <w:r>
                          <w:rPr>
                            <w:color w:val="000000"/>
                          </w:rPr>
                          <w:t>Time</w:t>
                        </w:r>
                      </w:p>
                    </w:txbxContent>
                  </v:textbox>
                </v:rect>
                <v:rect id="Rectangle 75" o:spid="_x0000_s1083" style="position:absolute;left:57118;top:20214;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7F488B" w:rsidRDefault="007F488B" w:rsidP="007F488B">
                        <w:r>
                          <w:rPr>
                            <w:color w:val="000000"/>
                          </w:rPr>
                          <w:t xml:space="preserve"> </w:t>
                        </w:r>
                      </w:p>
                    </w:txbxContent>
                  </v:textbox>
                </v:rect>
                <v:shape id="Freeform 76" o:spid="_x0000_s1084"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cCMMA&#10;AADcAAAADwAAAGRycy9kb3ducmV2LnhtbERP22rCQBB9F/yHZQRfSrNRikiaVUSshELFGz4P2TEJ&#10;ZmfT7BrTv+8WCr7N4VwnXfamFh21rrKsYBLFIIhzqysuFJxPH69zEM4ja6wtk4IfcrBcDAcpJto+&#10;+EDd0RcihLBLUEHpfZNI6fKSDLrINsSBu9rWoA+wLaRu8RHCTS2ncTyTBisODSU2tC4pvx3vRsH3&#10;191+7s79bV+bl5PMqsvm7bJVajzqV+8gPPX+Kf53ZzrMn0zh75lw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zcCMMAAADcAAAADwAAAAAAAAAAAAAAAACYAgAAZHJzL2Rv&#10;d25yZXYueG1sUEsFBgAAAAAEAAQA9QAAAIgD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85"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syd8MA&#10;AADcAAAADwAAAGRycy9kb3ducmV2LnhtbERP3WrCMBS+H+wdwhnszqZuc2jXVGRTEEFh1Qc4NMem&#10;rDkpTWbr2y+CsLvz8f2efDnaVlyo941jBdMkBUFcOd1wreB03EzmIHxA1tg6JgVX8rAsHh9yzLQb&#10;+JsuZahFDGGfoQITQpdJ6StDFn3iOuLInV1vMUTY11L3OMRw28qXNH2XFhuODQY7+jRU/ZS/VsFs&#10;uza7r9TJ1brcXxfDjDbnt4NSz0/j6gNEoDH8i+/urY7zp69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syd8MAAADcAAAADwAAAAAAAAAAAAAAAACYAgAAZHJzL2Rv&#10;d25yZXYueG1sUEsFBgAAAAAEAAQA9QAAAIgDA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86"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iS4MEA&#10;AADcAAAADwAAAGRycy9kb3ducmV2LnhtbERPTYvCMBC9C/6HMIK3NVVE1q5RFkFRPOkugrfZZrYt&#10;bSYlibX6683Cgrd5vM9ZrDpTi5acLy0rGI8SEMSZ1SXnCr6/Nm/vIHxA1lhbJgV38rBa9nsLTLW9&#10;8ZHaU8hFDGGfooIihCaV0mcFGfQj2xBH7tc6gyFCl0vt8BbDTS0nSTKTBkuODQU2tC4oq05Xo6DN&#10;5/vDluqH9uXV2R9ZzS/nSqnhoPv8ABGoCy/xv3un4/zxFP6ei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IokuDBAAAA3AAAAA8AAAAAAAAAAAAAAAAAmAIAAGRycy9kb3du&#10;cmV2LnhtbFBLBQYAAAAABAAEAPUAAACG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87" style="position:absolute;left:28924;top:7548;width:1238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7F488B" w:rsidRDefault="007F488B" w:rsidP="007F488B">
                        <w:r>
                          <w:rPr>
                            <w:color w:val="000000"/>
                          </w:rPr>
                          <w:t>Transmitter ON period</w:t>
                        </w:r>
                      </w:p>
                    </w:txbxContent>
                  </v:textbox>
                </v:rect>
                <v:rect id="Rectangle 80" o:spid="_x0000_s1088" style="position:absolute;left:40087;top:7548;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7F488B" w:rsidRDefault="007F488B" w:rsidP="007F488B">
                        <w:r>
                          <w:rPr>
                            <w:color w:val="000000"/>
                          </w:rPr>
                          <w:t xml:space="preserve"> </w:t>
                        </w:r>
                      </w:p>
                    </w:txbxContent>
                  </v:textbox>
                </v:rect>
                <v:rect id="Rectangle 81" o:spid="_x0000_s1089"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v8MMMA&#10;AADcAAAADwAAAGRycy9kb3ducmV2LnhtbERPS4vCMBC+C/sfwizsRTTVg49qlGVB2IMg1j2st6EZ&#10;m7rNpDRZW/31RhC8zcf3nOW6s5W4UONLxwpGwwQEce50yYWCn8NmMAPhA7LGyjEpuJKH9eqtt8RU&#10;u5b3dMlCIWII+xQVmBDqVEqfG7Loh64mjtzJNRZDhE0hdYNtDLeVHCfJRFosOTYYrOnLUP6X/VsF&#10;m91vSXyT+/581rpzPj5mZlsr9fHefS5ABOrCS/x0f+s4fzSFxzPx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v8MMMAAADcAAAADwAAAAAAAAAAAAAAAACYAgAAZHJzL2Rv&#10;d25yZXYueG1sUEsFBgAAAAAEAAQA9QAAAIgDAAAAAA==&#10;" filled="f" stroked="f">
                  <v:textbox style="mso-fit-shape-to-text:t" inset="0,0,0,0">
                    <w:txbxContent>
                      <w:p w:rsidR="007F488B" w:rsidRDefault="007F488B" w:rsidP="007F488B">
                        <w:r>
                          <w:rPr>
                            <w:color w:val="000000"/>
                          </w:rPr>
                          <w:t>(DL transmission)</w:t>
                        </w:r>
                      </w:p>
                    </w:txbxContent>
                  </v:textbox>
                </v:rect>
                <v:rect id="Rectangle 82" o:spid="_x0000_s1090" style="position:absolute;left:41357;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7F488B" w:rsidRDefault="007F488B" w:rsidP="007F488B">
                        <w:r>
                          <w:rPr>
                            <w:color w:val="000000"/>
                          </w:rPr>
                          <w:t xml:space="preserve"> </w:t>
                        </w:r>
                      </w:p>
                    </w:txbxContent>
                  </v:textbox>
                </v:rect>
                <v:rect id="Rectangle 83" o:spid="_x0000_s1091" style="position:absolute;left:47929;top:23497;width:912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7F488B" w:rsidRDefault="007F488B" w:rsidP="007F488B">
                        <w:r>
                          <w:rPr>
                            <w:color w:val="000000"/>
                          </w:rPr>
                          <w:t xml:space="preserve">Transmitter OFF </w:t>
                        </w:r>
                      </w:p>
                    </w:txbxContent>
                  </v:textbox>
                </v:rect>
                <v:rect id="Rectangle 84" o:spid="_x0000_s1092" style="position:absolute;left:50469;top:24894;width:3454;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7F488B" w:rsidRDefault="007F488B" w:rsidP="007F488B">
                        <w:proofErr w:type="gramStart"/>
                        <w:r>
                          <w:rPr>
                            <w:color w:val="000000"/>
                          </w:rPr>
                          <w:t>period</w:t>
                        </w:r>
                        <w:proofErr w:type="gramEnd"/>
                      </w:p>
                    </w:txbxContent>
                  </v:textbox>
                </v:rect>
                <v:rect id="Rectangle 85" o:spid="_x0000_s1093" style="position:absolute;left:53600;top:24894;width:34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7F488B" w:rsidRDefault="007F488B" w:rsidP="007F488B">
                        <w:r>
                          <w:rPr>
                            <w:color w:val="000000"/>
                          </w:rPr>
                          <w:t xml:space="preserve"> </w:t>
                        </w:r>
                      </w:p>
                    </w:txbxContent>
                  </v:textbox>
                </v:rect>
                <v:rect id="Rectangle 86" o:spid="_x0000_s1094" style="position:absolute;left:13963;top:23497;width:912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7F488B" w:rsidRDefault="007F488B" w:rsidP="007F488B">
                        <w:r>
                          <w:rPr>
                            <w:color w:val="000000"/>
                          </w:rPr>
                          <w:t xml:space="preserve">Transmitter OFF </w:t>
                        </w:r>
                      </w:p>
                    </w:txbxContent>
                  </v:textbox>
                </v:rect>
                <v:rect id="Rectangle 87" o:spid="_x0000_s1095" style="position:absolute;left:16510;top:24894;width:3453;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7F488B" w:rsidRDefault="007F488B" w:rsidP="007F488B">
                        <w:proofErr w:type="gramStart"/>
                        <w:r>
                          <w:rPr>
                            <w:color w:val="000000"/>
                          </w:rPr>
                          <w:t>period</w:t>
                        </w:r>
                        <w:proofErr w:type="gramEnd"/>
                      </w:p>
                    </w:txbxContent>
                  </v:textbox>
                </v:rect>
                <v:rect id="Rectangle 88" o:spid="_x0000_s1096" style="position:absolute;left:19634;top:24894;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shape id="Freeform 89" o:spid="_x0000_s1097"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MHsIA&#10;AADcAAAADwAAAGRycy9kb3ducmV2LnhtbERPS27CMBDdV+odrKnUXeMQBdQGDEpbFbGF9gCjeIgD&#10;8TiNXZJyeoyExG6e3ncWq9G24kS9bxwrmCQpCOLK6YZrBT/fXy+vIHxA1tg6JgX/5GG1fHxYYKHd&#10;wFs67UItYgj7AhWYELpCSl8ZsugT1xFHbu96iyHCvpa6xyGG21ZmaTqTFhuODQY7+jBUHXd/VsGY&#10;/g7nfPum8/fDtJytD+6zMrlSz09jOQcRaAx38c290XF+NoXrM/ECub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gswewgAAANwAAAAPAAAAAAAAAAAAAAAAAJgCAABkcnMvZG93&#10;bnJldi54bWxQSwUGAAAAAAQABAD1AAAAhwM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98"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vSUsEA&#10;AADcAAAADwAAAGRycy9kb3ducmV2LnhtbERPTWvCQBC9C/0PyxR6001DDSW6ilRKpZ6MgV6H7Jgs&#10;ZmdDdo3x33cFwds83ucs16NtxUC9N44VvM8SEMSV04ZrBeXxe/oJwgdkja1jUnAjD+vVy2SJuXZX&#10;PtBQhFrEEPY5KmhC6HIpfdWQRT9zHXHkTq63GCLsa6l7vMZw28o0STJp0XBsaLCjr4aqc3GxCky2&#10;nd9+sv0flYkpq3T4+PW8U+rtddwsQAQaw1P8cO90nJ9mcH8mXi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L0lLBAAAA3AAAAA8AAAAAAAAAAAAAAAAAmAIAAGRycy9kb3du&#10;cmV2LnhtbFBLBQYAAAAABAAEAPUAAACGAw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99"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3yOsEA&#10;AADcAAAADwAAAGRycy9kb3ducmV2LnhtbERPS2rDMBDdF3IHMYHuGjkupMGJbEKgUOii1M0BBmti&#10;OZFGRlId5/ZVodDdPN539s3srJgoxMGzgvWqAEHceT1wr+D09fq0BRETskbrmRTcKUJTLx72WGl/&#10;40+a2tSLHMKxQgUmpbGSMnaGHMaVH4kzd/bBYcow9FIHvOVwZ2VZFBvpcODcYHCko6Hu2n47BfPm&#10;4/4svTmdW1v2dnq34TJYpR6X82EHItGc/sV/7jed55cv8PtMvkD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8jrBAAAA3AAAAA8AAAAAAAAAAAAAAAAAmAIAAGRycy9kb3du&#10;cmV2LnhtbFBLBQYAAAAABAAEAPUAAACGAw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100" style="position:absolute;left:29419;top:19491;width:11294;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7F488B" w:rsidRDefault="007F488B" w:rsidP="007F488B">
                        <w:r>
                          <w:rPr>
                            <w:color w:val="000000"/>
                          </w:rPr>
                          <w:t xml:space="preserve">Transmitter transient </w:t>
                        </w:r>
                      </w:p>
                    </w:txbxContent>
                  </v:textbox>
                </v:rect>
                <v:rect id="Rectangle 93" o:spid="_x0000_s1101" style="position:absolute;left:32943;top:20887;width:3453;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7F488B" w:rsidRDefault="007F488B" w:rsidP="007F488B">
                        <w:proofErr w:type="gramStart"/>
                        <w:r>
                          <w:rPr>
                            <w:color w:val="000000"/>
                          </w:rPr>
                          <w:t>period</w:t>
                        </w:r>
                        <w:proofErr w:type="gramEnd"/>
                      </w:p>
                    </w:txbxContent>
                  </v:textbox>
                </v:rect>
                <v:rect id="Rectangle 94" o:spid="_x0000_s1102" style="position:absolute;left:36068;top:20887;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7F488B" w:rsidRDefault="007F488B" w:rsidP="007F488B">
                        <w:r>
                          <w:rPr>
                            <w:color w:val="000000"/>
                          </w:rPr>
                          <w:t xml:space="preserve"> </w:t>
                        </w:r>
                      </w:p>
                    </w:txbxContent>
                  </v:textbox>
                </v:rect>
                <v:line id="Line 95" o:spid="_x0000_s1103"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bZlL8AAADcAAAADwAAAGRycy9kb3ducmV2LnhtbESPSwsCMQyE74L/oUTwpl0VRVeriA/w&#10;6gO8hm32gdt02VZd/fVWELwlzGS+yWLVmFI8qHaFZQWDfgSCOLG64EzB5bzvTUE4j6yxtEwKXuRg&#10;tWy3Fhhr++QjPU4+EyGEXYwKcu+rWEqX5GTQ9W1FHLTU1gZ9WOtM6hqfIdyUchhFE2mw4EDIsaJN&#10;TsntdDeBO8puMhrL92y7vu6O9E7ZblKlup1mPQfhqfF/8+/6oEP90QC+z4QJ5PI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bZlL8AAADcAAAADwAAAAAAAAAAAAAAAACh&#10;AgAAZHJzL2Rvd25yZXYueG1sUEsFBgAAAAAEAAQA+QAAAI0DAAAAAA==&#10;" strokeweight=".7pt">
                  <v:stroke endcap="round"/>
                </v:line>
                <v:line id="Line 96" o:spid="_x0000_s1104"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MFM8QAAADcAAAADwAAAGRycy9kb3ducmV2LnhtbESPQWvCQBCF7wX/wzKCt7oxYg1pVpGC&#10;IOilacEep9lpEs3OhuzWJP++Kwi9zfDe++ZNth1MI27UudqygsU8AkFcWF1zqeDzY/+cgHAeWWNj&#10;mRSM5GC7mTxlmGrb8zvdcl+KAGGXooLK+zaV0hUVGXRz2xIH7cd2Bn1Yu1LqDvsAN42Mo+hFGqw5&#10;XKiwpbeKimv+awLF7Vtbf51Xl+OYMJ7c2sb5t1Kz6bB7BeFp8P/mR/qgQ/1lDPdnwgRy8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4wUzxAAAANwAAAAPAAAAAAAAAAAA&#10;AAAAAKECAABkcnMvZG93bnJldi54bWxQSwUGAAAAAAQABAD5AAAAkgMAAAAA&#10;" strokeweight=".7pt">
                  <v:stroke endcap="round"/>
                </v:line>
                <v:rect id="Rectangle 97" o:spid="_x0000_s1105"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Rrm8QA&#10;AADcAAAADwAAAGRycy9kb3ducmV2LnhtbERPTWvCQBC9C/0PyxR6002VWo1ZxRYLFqGo8ZLbkB2T&#10;0Oxsml01/nu3IHibx/ucZNGZWpypdZVlBa+DCARxbnXFhYJD+tWfgHAeWWNtmRRcycFi/tRLMNb2&#10;wjs6730hQgi7GBWU3jexlC4vyaAb2IY4cEfbGvQBtoXULV5CuKnlMIrG0mDFoaHEhj5Lyn/3J6Ng&#10;urkux/WHezv8rYbZe/rTbNPvTKmX5245A+Gp8w/x3b3WYf5oBP/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Ua5vEAAAA3AAAAA8AAAAAAAAAAAAAAAAAmAIAAGRycy9k&#10;b3ducmV2LnhtbFBLBQYAAAAABAAEAPUAAACJAwAAAAA=&#10;" fillcolor="black" stroked="f">
                  <v:fill r:id="rId12" o:title="" type="pattern"/>
                </v:rect>
                <v:line id="Line 98" o:spid="_x0000_s1106"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Jiy8IAAADcAAAADwAAAGRycy9kb3ducmV2LnhtbERP32vCMBB+H/g/hBP2tqbbdIxqFBE2&#10;BF9cHQzfjuTWlDaX0mS2/vdGEPZ2H9/PW65H14oz9aH2rOA5y0EQa29qrhR8Hz+e3kGEiGyw9UwK&#10;LhRgvZo8LLEwfuAvOpexEimEQ4EKbIxdIWXQlhyGzHfEifv1vcOYYF9J0+OQwl0rX/L8TTqsOTVY&#10;7GhrSTfln1MwG0z5uTs0odWN/dlX85NGPVfqcTpuFiAijfFffHfvTJr/OoPbM+kCubo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mJiy8IAAADcAAAADwAAAAAAAAAAAAAA&#10;AAChAgAAZHJzL2Rvd25yZXYueG1sUEsFBgAAAAAEAAQA+QAAAJADAAAAAA==&#10;" strokeweight="1.45pt"/>
                <v:line id="Line 99" o:spid="_x0000_s1107"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IPgMQAAADcAAAADwAAAGRycy9kb3ducmV2LnhtbERPTWvCQBC9F/oflhG8NRsVSxuzCVYo&#10;eigUo8XrkB2TYHY2ZLcx+uu7hUJv83ifk+ajacVAvWssK5hFMQji0uqGKwXHw/vTCwjnkTW2lknB&#10;jRzk2eNDiom2V97TUPhKhBB2CSqove8SKV1Zk0EX2Y44cGfbG/QB9pXUPV5DuGnlPI6fpcGGQ0ON&#10;HW1qKi/Ft1Fw3/qP03799rrs3Hi8ycPA969PpaaTcb0C4Wn0/+I/906H+Ysl/D4TLpD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Mg+AxAAAANwAAAAPAAAAAAAAAAAA&#10;AAAAAKECAABkcnMvZG93bnJldi54bWxQSwUGAAAAAAQABAD5AAAAkgMAAAAA&#10;" strokeweight="1.45pt"/>
                <v:rect id="Rectangle 100" o:spid="_x0000_s1108"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PIA8UA&#10;AADcAAAADwAAAGRycy9kb3ducmV2LnhtbERPTWvCQBC9C/6HZYTedNMUY42uwRaFlkKxxou3ITtN&#10;QrOzaXbV+O+7BcHbPN7nLLPeNOJMnastK3icRCCIC6trLhUc8u34GYTzyBoby6TgSg6y1XCwxFTb&#10;C3/Ree9LEULYpaig8r5NpXRFRQbdxLbEgfu2nUEfYFdK3eElhJtGxlGUSIM1h4YKW3qtqPjZn4yC&#10;+cd1nTQvbnr43cTHWf7Z7vL3o1IPo369AOGp93fxzf2mw/ynBP6fCR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o8gDxQAAANwAAAAPAAAAAAAAAAAAAAAAAJgCAABkcnMv&#10;ZG93bnJldi54bWxQSwUGAAAAAAQABAD1AAAAigMAAAAA&#10;" fillcolor="black" stroked="f">
                  <v:fill r:id="rId12" o:title="" type="pattern"/>
                </v:rect>
                <v:line id="Line 101" o:spid="_x0000_s1109"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D8vMIAAADcAAAADwAAAGRycy9kb3ducmV2LnhtbERP32vCMBB+H/g/hBN8m6mbTqlGGYOJ&#10;sJfZCeLbkZxNaXMpTWbrf78MBnu7j+/nbXaDa8SNulB5VjCbZiCItTcVlwpOX++PKxAhIhtsPJOC&#10;OwXYbUcPG8yN7/lItyKWIoVwyFGBjbHNpQzaksMw9S1x4q6+cxgT7EppOuxTuGvkU5a9SIcVpwaL&#10;Lb1Z0nXx7RTMe1PsD591aHRtzx/l4qJRL5SajIfXNYhIQ/wX/7kPJs1/XsLvM+kCuf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rD8vMIAAADcAAAADwAAAAAAAAAAAAAA&#10;AAChAgAAZHJzL2Rvd25yZXYueG1sUEsFBgAAAAAEAAQA+QAAAJADAAAAAA==&#10;" strokeweight="1.45pt"/>
                <v:line id="Line 102" o:spid="_x0000_s1110"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OgHsYAAADcAAAADwAAAGRycy9kb3ducmV2LnhtbESPT2vCQBDF74V+h2UK3uqmlRaN2Ygt&#10;FD0IxX94HbLTJDQ7G7LbGP30nYPgbYb35r3fZIvBNaqnLtSeDbyME1DEhbc1lwYO+6/nKagQkS02&#10;nsnAhQIs8seHDFPrz7ylfhdLJSEcUjRQxdimWoeiIodh7Fti0X585zDK2pXadniWcNfo1yR51w5r&#10;loYKW/qsqPjd/TkD11XcnLbLj9lbG4bDRe97vh6/jRk9Dcs5qEhDvJtv12sr+BOhlWdkAp3/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zoB7GAAAA3AAAAA8AAAAAAAAA&#10;AAAAAAAAoQIAAGRycy9kb3ducmV2LnhtbFBLBQYAAAAABAAEAPkAAACUAwAAAAA=&#10;" strokeweight="1.45pt"/>
                <v:rect id="Rectangle 103" o:spid="_x0000_s1111" style="position:absolute;left:3067;top:14748;width:9158;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7F488B" w:rsidRDefault="007F488B" w:rsidP="007F488B">
                        <w:r>
                          <w:rPr>
                            <w:color w:val="000000"/>
                          </w:rPr>
                          <w:t>OFF power level</w:t>
                        </w:r>
                      </w:p>
                    </w:txbxContent>
                  </v:textbox>
                </v:rect>
                <v:rect id="Rectangle 104" o:spid="_x0000_s1112" style="position:absolute;left:11309;top:14748;width:340;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7F488B" w:rsidRDefault="007F488B" w:rsidP="007F488B">
                        <w:r>
                          <w:rPr>
                            <w:color w:val="000000"/>
                          </w:rPr>
                          <w:t xml:space="preserve"> </w:t>
                        </w:r>
                      </w:p>
                    </w:txbxContent>
                  </v:textbox>
                </v:rect>
                <v:rect id="Rectangle 105" o:spid="_x0000_s1113" style="position:absolute;left:3067;top:16151;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7F488B" w:rsidRDefault="007F488B" w:rsidP="007F488B">
                        <w:r>
                          <w:rPr>
                            <w:color w:val="000000"/>
                          </w:rPr>
                          <w:t xml:space="preserve"> </w:t>
                        </w:r>
                      </w:p>
                    </w:txbxContent>
                  </v:textbox>
                </v:rect>
                <v:rect id="Rectangle 106" o:spid="_x0000_s1114" style="position:absolute;left:2686;top:2723;width:8631;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7F488B" w:rsidRDefault="007F488B" w:rsidP="007F488B">
                        <w:r>
                          <w:rPr>
                            <w:color w:val="000000"/>
                          </w:rPr>
                          <w:t>ON power level</w:t>
                        </w:r>
                      </w:p>
                    </w:txbxContent>
                  </v:textbox>
                </v:rect>
                <v:rect id="Rectangle 107" o:spid="_x0000_s1115" style="position:absolute;left:10445;top:2723;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rect id="Rectangle 108" o:spid="_x0000_s1116" style="position:absolute;left:3302;top:4127;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7F488B" w:rsidRDefault="007F488B" w:rsidP="007F488B"/>
                    </w:txbxContent>
                  </v:textbox>
                </v:rect>
                <v:rect id="Rectangle 109" o:spid="_x0000_s1117" style="position:absolute;left:9848;top:4126;width:340;height:25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shape id="Freeform 110" o:spid="_x0000_s1118"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POPcEA&#10;AADcAAAADwAAAGRycy9kb3ducmV2LnhtbERPS2sCMRC+F/wPYQQvpWYrPsrWKCL4AC++6HnYjLur&#10;yWS7ibr++6YgeJuP7znjaWONuFHtS8cKPrsJCOLM6ZJzBcfD4uMLhA/IGo1jUvAgD9NJ622MqXZ3&#10;3tFtH3IRQ9inqKAIoUql9FlBFn3XVcSRO7naYoiwzqWu8R7DrZG9JBlKiyXHhgIrmheUXfZXq0AP&#10;fs+4GQ0WvDU/y8fqSO9oSKlOu5l9gwjUhJf46V7rOL8/hP9n4gVy8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Dzj3BAAAA3AAAAA8AAAAAAAAAAAAAAAAAmAIAAGRycy9kb3du&#10;cmV2LnhtbFBLBQYAAAAABAAEAPUAAACGAw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119"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QXn8AA&#10;AADcAAAADwAAAGRycy9kb3ducmV2LnhtbERPTYvCMBC9C/6HMIIX0VQRlWoUEUTZy7LVi7exGdti&#10;MylNWuu/3wgLe5vH+5zNrjOlaKl2hWUF00kEgji1uuBMwfVyHK9AOI+ssbRMCt7kYLft9zYYa/vi&#10;H2oTn4kQwi5GBbn3VSylS3My6Ca2Ig7cw9YGfYB1JnWNrxBuSjmLooU0WHBoyLGiQ07pM2mMAh65&#10;uzkVb2ra21Wm375JzNdIqeGg269BeOr8v/jPfdZh/nwJn2fCBX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QXn8AAAADcAAAADwAAAAAAAAAAAAAAAACYAgAAZHJzL2Rvd25y&#10;ZXYueG1sUEsFBgAAAAAEAAQA9QAAAIUDA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120"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178UA&#10;AADcAAAADwAAAGRycy9kb3ducmV2LnhtbESPQW/CMAyF75P2HyJP2m2kQ9OEOgJCDBjsBnScTeO1&#10;1RqnJBl0/x4fJnGz9Z7f+zye9q5VZwqx8WzgeZCBIi69bbgyUOyXTyNQMSFbbD2TgT+KMJ3c340x&#10;t/7CWzrvUqUkhGOOBuqUulzrWNbkMA58Ryzatw8Ok6yh0jbgRcJdq4dZ9qodNiwNNXY0r6n82f06&#10;A4vjaLU5DMmFr4/32ee8KdZ8Kox5fOhnb6AS9elm/r9eW8F/EVp5RibQk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f/XvxQAAANwAAAAPAAAAAAAAAAAAAAAAAJgCAABkcnMv&#10;ZG93bnJldi54bWxQSwUGAAAAAAQABAD1AAAAigM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121" style="position:absolute;left:20262;top:7548;width:340;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rect id="Rectangle 114" o:spid="_x0000_s1122" style="position:absolute;left:15868;top:8951;width:8972;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7F488B" w:rsidRDefault="007F488B" w:rsidP="007F488B">
                        <w:r>
                          <w:rPr>
                            <w:color w:val="000000"/>
                          </w:rPr>
                          <w:t>UL transmission</w:t>
                        </w:r>
                      </w:p>
                    </w:txbxContent>
                  </v:textbox>
                </v:rect>
                <v:rect id="Rectangle 115" o:spid="_x0000_s1123" style="position:absolute;left:23590;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7F488B" w:rsidRDefault="007F488B" w:rsidP="007F488B">
                        <w:r>
                          <w:rPr>
                            <w:color w:val="000000"/>
                          </w:rPr>
                          <w:t xml:space="preserve"> </w:t>
                        </w:r>
                      </w:p>
                    </w:txbxContent>
                  </v:textbox>
                </v:rect>
                <v:rect id="Rectangle 116" o:spid="_x0000_s1124" style="position:absolute;left:49841;top:7548;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rect id="Rectangle 117" o:spid="_x0000_s1125" style="position:absolute;left:46088;top:8951;width:12496;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7F488B" w:rsidRDefault="007F488B" w:rsidP="007F488B">
                        <w:r>
                          <w:rPr>
                            <w:color w:val="000000"/>
                          </w:rPr>
                          <w:t>GP or UL transmission</w:t>
                        </w:r>
                      </w:p>
                    </w:txbxContent>
                  </v:textbox>
                </v:rect>
                <v:rect id="Rectangle 118" o:spid="_x0000_s1126" style="position:absolute;left:53613;top:8951;width:341;height:2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7F488B" w:rsidRDefault="007F488B" w:rsidP="007F488B">
                        <w:r>
                          <w:rPr>
                            <w:color w:val="000000"/>
                          </w:rPr>
                          <w:t xml:space="preserve"> </w:t>
                        </w:r>
                      </w:p>
                    </w:txbxContent>
                  </v:textbox>
                </v:rect>
                <v:shape id="Freeform 119" o:spid="_x0000_s1127"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hrzcEA&#10;AADcAAAADwAAAGRycy9kb3ducmV2LnhtbERPyWrDMBC9B/IPYgq9JXJbHIwb2bguhV6zEHocrIlt&#10;Yo0cS/Xy91Wh0Ns83jr7fDadGGlwrWUFT9sIBHFldcu1gvPpY5OAcB5ZY2eZFCzkIM/Wqz2m2k58&#10;oPHoaxFC2KWooPG+T6V0VUMG3db2xIG72sGgD3CopR5wCuGmk89RtJMGWw4NDfZUNlTdjt9GQem+&#10;5MFfbPHSvSdvcULLvU1KpR4f5uIVhKfZ/4v/3J86zI9j+H0mXCCz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oa83BAAAA3A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128"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60tcMA&#10;AADcAAAADwAAAGRycy9kb3ducmV2LnhtbERPTWvCQBC9C/6HZQRvdWOtIjEbkZZCU1BQe+hx3J0m&#10;odnZkN1o+u+7hYK3ebzPybaDbcSVOl87VjCfJSCItTM1lwo+zq8PaxA+IBtsHJOCH/KwzcejDFPj&#10;bnyk6ymUIoawT1FBFUKbSul1RRb9zLXEkftyncUQYVdK0+EthttGPibJSlqsOTZU2NJzRfr71FsF&#10;7WWhz6X/1E8oXXHY90X/8l4oNZ0Muw2IQEO4i//dbybOX67g75l4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60tcMAAADcAAAADwAAAAAAAAAAAAAAAACYAgAAZHJzL2Rv&#10;d25yZXYueG1sUEsFBgAAAAAEAAQA9QAAAIgD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rsidR="00A905A9" w:rsidRPr="00D62077" w:rsidRDefault="00A905A9" w:rsidP="00A905A9">
      <w:pPr>
        <w:jc w:val="center"/>
        <w:rPr>
          <w:b/>
          <w:sz w:val="24"/>
        </w:rPr>
      </w:pPr>
      <w:r w:rsidRPr="00D62077">
        <w:rPr>
          <w:rFonts w:hint="eastAsia"/>
          <w:b/>
          <w:sz w:val="24"/>
        </w:rPr>
        <w:t>Figure 2:</w:t>
      </w:r>
      <w:r w:rsidR="00553DBD" w:rsidRPr="00D62077">
        <w:rPr>
          <w:rFonts w:hint="eastAsia"/>
          <w:b/>
          <w:sz w:val="24"/>
        </w:rPr>
        <w:t xml:space="preserve"> </w:t>
      </w:r>
      <w:r w:rsidR="00D62077" w:rsidRPr="00D62077">
        <w:rPr>
          <w:rFonts w:hint="eastAsia"/>
          <w:b/>
          <w:sz w:val="24"/>
        </w:rPr>
        <w:t>BS transient period requirements</w:t>
      </w:r>
    </w:p>
    <w:p w:rsidR="00786FE2" w:rsidRDefault="007F488B" w:rsidP="00060135">
      <w:r>
        <w:t>T</w:t>
      </w:r>
      <w:r>
        <w:rPr>
          <w:rFonts w:hint="eastAsia"/>
        </w:rPr>
        <w:t xml:space="preserve">he </w:t>
      </w:r>
      <w:r w:rsidR="00FA43CD">
        <w:rPr>
          <w:rFonts w:hint="eastAsia"/>
        </w:rPr>
        <w:t xml:space="preserve">BS </w:t>
      </w:r>
      <w:r>
        <w:rPr>
          <w:rFonts w:hint="eastAsia"/>
        </w:rPr>
        <w:t>OF</w:t>
      </w:r>
      <w:r w:rsidR="00FA43CD">
        <w:rPr>
          <w:rFonts w:hint="eastAsia"/>
        </w:rPr>
        <w:t>F power level is defined during the transmitter OFF period. The transmitter OFF period includes the GP for BS. However, there</w:t>
      </w:r>
      <w:r w:rsidR="00FA43CD">
        <w:t>’</w:t>
      </w:r>
      <w:r w:rsidR="00FA43CD">
        <w:rPr>
          <w:rFonts w:hint="eastAsia"/>
        </w:rPr>
        <w:t xml:space="preserve">s some difference for repeater comparing with BS. First is </w:t>
      </w:r>
      <w:r w:rsidR="00FA43CD">
        <w:t>that</w:t>
      </w:r>
      <w:r w:rsidR="00FA43CD">
        <w:rPr>
          <w:rFonts w:hint="eastAsia"/>
        </w:rPr>
        <w:t xml:space="preserve"> the transient period compared with BS or </w:t>
      </w:r>
      <w:proofErr w:type="spellStart"/>
      <w:r w:rsidR="00FA43CD">
        <w:rPr>
          <w:rFonts w:hint="eastAsia"/>
        </w:rPr>
        <w:t>UE</w:t>
      </w:r>
      <w:proofErr w:type="spellEnd"/>
      <w:r w:rsidR="00FA43CD">
        <w:rPr>
          <w:rFonts w:hint="eastAsia"/>
        </w:rPr>
        <w:t xml:space="preserve"> is longer because there</w:t>
      </w:r>
      <w:r w:rsidR="00FA43CD">
        <w:t>’</w:t>
      </w:r>
      <w:r w:rsidR="00FA43CD">
        <w:rPr>
          <w:rFonts w:hint="eastAsia"/>
        </w:rPr>
        <w:t>s transmit path in repeater. Second is that in the GP period, ther</w:t>
      </w:r>
      <w:r w:rsidR="00FA43CD">
        <w:t>e’</w:t>
      </w:r>
      <w:r w:rsidR="00FA43CD">
        <w:rPr>
          <w:rFonts w:hint="eastAsia"/>
        </w:rPr>
        <w:t xml:space="preserve">s flexibility for repeater if DL or UL is still switch on, especially UL may be switched on </w:t>
      </w:r>
      <w:r w:rsidR="00FA43CD">
        <w:t>immediately</w:t>
      </w:r>
      <w:r w:rsidR="00FA43CD">
        <w:rPr>
          <w:rFonts w:hint="eastAsia"/>
        </w:rPr>
        <w:t xml:space="preserve"> after DL transmission is completed because repeater doesn</w:t>
      </w:r>
      <w:r w:rsidR="00FA43CD">
        <w:t>’</w:t>
      </w:r>
      <w:r w:rsidR="00FA43CD">
        <w:rPr>
          <w:rFonts w:hint="eastAsia"/>
        </w:rPr>
        <w:t xml:space="preserve">t have the </w:t>
      </w:r>
      <w:proofErr w:type="spellStart"/>
      <w:r w:rsidR="00FA43CD">
        <w:rPr>
          <w:rFonts w:hint="eastAsia"/>
        </w:rPr>
        <w:t>UE</w:t>
      </w:r>
      <w:proofErr w:type="spellEnd"/>
      <w:r w:rsidR="00FA43CD">
        <w:rPr>
          <w:rFonts w:hint="eastAsia"/>
        </w:rPr>
        <w:t xml:space="preserve"> TA </w:t>
      </w:r>
      <w:r w:rsidR="00FA43CD">
        <w:t>mechanism</w:t>
      </w:r>
      <w:r w:rsidR="00FA43CD">
        <w:rPr>
          <w:rFonts w:hint="eastAsia"/>
        </w:rPr>
        <w:t xml:space="preserve"> to control the UL switch on and off. The safe action could be when DL transmission is completed, UL can be </w:t>
      </w:r>
      <w:r w:rsidR="00FA43CD">
        <w:t>switched</w:t>
      </w:r>
      <w:r w:rsidR="00FA43CD">
        <w:rPr>
          <w:rFonts w:hint="eastAsia"/>
        </w:rPr>
        <w:t xml:space="preserve"> on. Therefore, the DL/UL OFF period can be defined a little different with BS. DL OFF period is define</w:t>
      </w:r>
      <w:r w:rsidR="00BD2F9C">
        <w:rPr>
          <w:rFonts w:hint="eastAsia"/>
        </w:rPr>
        <w:t xml:space="preserve">d as the period including UL transmission and UL transmit period. The problem is that repeater UL transmit period may be a little larger than </w:t>
      </w:r>
      <w:proofErr w:type="spellStart"/>
      <w:r w:rsidR="00BD2F9C">
        <w:rPr>
          <w:rFonts w:hint="eastAsia"/>
        </w:rPr>
        <w:lastRenderedPageBreak/>
        <w:t>UE</w:t>
      </w:r>
      <w:proofErr w:type="spellEnd"/>
      <w:r w:rsidR="00BD2F9C">
        <w:rPr>
          <w:rFonts w:hint="eastAsia"/>
        </w:rPr>
        <w:t xml:space="preserve"> transmit period. However, for the DL O</w:t>
      </w:r>
      <w:r w:rsidR="00BD2F9C">
        <w:t xml:space="preserve">FF </w:t>
      </w:r>
      <w:r w:rsidR="00BD2F9C">
        <w:rPr>
          <w:rFonts w:hint="eastAsia"/>
        </w:rPr>
        <w:t>power measurement</w:t>
      </w:r>
      <w:r w:rsidR="00BD2F9C">
        <w:t xml:space="preserve">, </w:t>
      </w:r>
      <w:r w:rsidR="00BD2F9C">
        <w:rPr>
          <w:rFonts w:hint="eastAsia"/>
        </w:rPr>
        <w:t>repeater UL transmission</w:t>
      </w:r>
      <w:r w:rsidR="00BD2F9C">
        <w:t xml:space="preserve"> </w:t>
      </w:r>
      <w:r w:rsidR="00BD2F9C">
        <w:rPr>
          <w:rFonts w:hint="eastAsia"/>
        </w:rPr>
        <w:t xml:space="preserve">+ </w:t>
      </w:r>
      <w:proofErr w:type="spellStart"/>
      <w:r w:rsidR="00BD2F9C">
        <w:t>UE</w:t>
      </w:r>
      <w:proofErr w:type="spellEnd"/>
      <w:r w:rsidR="00BD2F9C">
        <w:t xml:space="preserve"> transmit period</w:t>
      </w:r>
      <w:r w:rsidR="008107BD">
        <w:rPr>
          <w:rFonts w:hint="eastAsia"/>
        </w:rPr>
        <w:t xml:space="preserve"> length * 2</w:t>
      </w:r>
      <w:r w:rsidR="00BD2F9C">
        <w:t xml:space="preserve"> </w:t>
      </w:r>
      <w:proofErr w:type="gramStart"/>
      <w:r w:rsidR="00BD2F9C">
        <w:rPr>
          <w:rFonts w:hint="eastAsia"/>
        </w:rPr>
        <w:t>is</w:t>
      </w:r>
      <w:proofErr w:type="gramEnd"/>
      <w:r w:rsidR="00BD2F9C">
        <w:rPr>
          <w:rFonts w:hint="eastAsia"/>
        </w:rPr>
        <w:t xml:space="preserve"> sufficient. For UL OFF power </w:t>
      </w:r>
      <w:r w:rsidR="00BD2F9C">
        <w:t>measurement</w:t>
      </w:r>
      <w:r w:rsidR="00BD2F9C">
        <w:rPr>
          <w:rFonts w:hint="eastAsia"/>
        </w:rPr>
        <w:t xml:space="preserve">, </w:t>
      </w:r>
      <w:r w:rsidR="008107BD">
        <w:rPr>
          <w:rFonts w:hint="eastAsia"/>
        </w:rPr>
        <w:t xml:space="preserve">repeater DL transmission + BS </w:t>
      </w:r>
      <w:r w:rsidR="008107BD">
        <w:t>transmit</w:t>
      </w:r>
      <w:r w:rsidR="008107BD">
        <w:rPr>
          <w:rFonts w:hint="eastAsia"/>
        </w:rPr>
        <w:t xml:space="preserve"> period length * 2.</w:t>
      </w:r>
    </w:p>
    <w:p w:rsidR="00C6172A" w:rsidRPr="00D62077" w:rsidRDefault="00937918" w:rsidP="00060135">
      <w:pPr>
        <w:rPr>
          <w:b/>
        </w:rPr>
      </w:pPr>
      <w:r w:rsidRPr="00D62077">
        <w:rPr>
          <w:rFonts w:hint="eastAsia"/>
          <w:b/>
        </w:rPr>
        <w:t xml:space="preserve">Proposal </w:t>
      </w:r>
      <w:r w:rsidR="00B121D9" w:rsidRPr="00D62077">
        <w:rPr>
          <w:rFonts w:hint="eastAsia"/>
          <w:b/>
        </w:rPr>
        <w:t>1</w:t>
      </w:r>
      <w:r w:rsidRPr="00D62077">
        <w:rPr>
          <w:rFonts w:hint="eastAsia"/>
          <w:b/>
        </w:rPr>
        <w:t>: T</w:t>
      </w:r>
      <w:r w:rsidR="00C6172A" w:rsidRPr="00D62077">
        <w:rPr>
          <w:rFonts w:hint="eastAsia"/>
          <w:b/>
        </w:rPr>
        <w:t>he</w:t>
      </w:r>
      <w:r w:rsidRPr="00D62077">
        <w:rPr>
          <w:rFonts w:hint="eastAsia"/>
          <w:b/>
        </w:rPr>
        <w:t xml:space="preserve"> </w:t>
      </w:r>
      <w:proofErr w:type="spellStart"/>
      <w:r w:rsidRPr="00D62077">
        <w:rPr>
          <w:rFonts w:hint="eastAsia"/>
          <w:b/>
        </w:rPr>
        <w:t>TDD</w:t>
      </w:r>
      <w:proofErr w:type="spellEnd"/>
      <w:r w:rsidRPr="00D62077">
        <w:rPr>
          <w:rFonts w:hint="eastAsia"/>
          <w:b/>
        </w:rPr>
        <w:t xml:space="preserve"> repeater</w:t>
      </w:r>
      <w:r w:rsidR="00C6172A" w:rsidRPr="00D62077">
        <w:rPr>
          <w:rFonts w:hint="eastAsia"/>
          <w:b/>
        </w:rPr>
        <w:t xml:space="preserve"> requirements can be defined as </w:t>
      </w:r>
      <w:proofErr w:type="spellStart"/>
      <w:r w:rsidR="00C6172A" w:rsidRPr="00D62077">
        <w:rPr>
          <w:rFonts w:hint="eastAsia"/>
          <w:b/>
        </w:rPr>
        <w:t>EVM</w:t>
      </w:r>
      <w:proofErr w:type="spellEnd"/>
      <w:r w:rsidR="00C6172A" w:rsidRPr="00D62077">
        <w:rPr>
          <w:rFonts w:hint="eastAsia"/>
          <w:b/>
        </w:rPr>
        <w:t xml:space="preserve"> and OFF power level for both DL and UL.</w:t>
      </w:r>
    </w:p>
    <w:p w:rsidR="00C6172A" w:rsidRPr="00D62077" w:rsidRDefault="00C6172A" w:rsidP="00060135">
      <w:pPr>
        <w:rPr>
          <w:b/>
        </w:rPr>
      </w:pPr>
      <w:r w:rsidRPr="00D62077">
        <w:rPr>
          <w:rFonts w:hint="eastAsia"/>
          <w:b/>
        </w:rPr>
        <w:t xml:space="preserve">Proposal </w:t>
      </w:r>
      <w:r w:rsidR="00B121D9" w:rsidRPr="00D62077">
        <w:rPr>
          <w:rFonts w:hint="eastAsia"/>
          <w:b/>
        </w:rPr>
        <w:t>2</w:t>
      </w:r>
      <w:r w:rsidRPr="00D62077">
        <w:rPr>
          <w:b/>
        </w:rPr>
        <w:t>:</w:t>
      </w:r>
      <w:r w:rsidRPr="00D62077">
        <w:rPr>
          <w:rFonts w:hint="eastAsia"/>
          <w:b/>
        </w:rPr>
        <w:t xml:space="preserve"> The DL OFF power level is measured at the UL transmission period + </w:t>
      </w:r>
      <w:proofErr w:type="spellStart"/>
      <w:r w:rsidRPr="00D62077">
        <w:rPr>
          <w:rFonts w:hint="eastAsia"/>
          <w:b/>
        </w:rPr>
        <w:t>UE</w:t>
      </w:r>
      <w:proofErr w:type="spellEnd"/>
      <w:r w:rsidRPr="00D62077">
        <w:rPr>
          <w:rFonts w:hint="eastAsia"/>
          <w:b/>
        </w:rPr>
        <w:t xml:space="preserve"> transmit period length *2. The UL OFF power level is measured at the DL transmission period + BS transmit period length *2.</w:t>
      </w:r>
    </w:p>
    <w:p w:rsidR="00C6172A" w:rsidRDefault="00C6172A" w:rsidP="00BF4CE0">
      <w:pPr>
        <w:pStyle w:val="afa"/>
        <w:numPr>
          <w:ilvl w:val="0"/>
          <w:numId w:val="21"/>
        </w:numPr>
        <w:ind w:firstLineChars="0"/>
        <w:rPr>
          <w:lang w:val="sv-SE"/>
        </w:rPr>
      </w:pPr>
      <w:r w:rsidRPr="00CF1C8B">
        <w:rPr>
          <w:lang w:val="sv-SE"/>
        </w:rPr>
        <w:t>How to measure gain switching?</w:t>
      </w:r>
    </w:p>
    <w:p w:rsidR="00C6172A" w:rsidRDefault="00C6172A" w:rsidP="00060135">
      <w:r>
        <w:rPr>
          <w:rFonts w:hint="eastAsia"/>
        </w:rPr>
        <w:t xml:space="preserve">For conducted requirements, </w:t>
      </w:r>
      <w:proofErr w:type="spellStart"/>
      <w:r>
        <w:rPr>
          <w:rFonts w:hint="eastAsia"/>
        </w:rPr>
        <w:t>CCSA</w:t>
      </w:r>
      <w:proofErr w:type="spellEnd"/>
      <w:r>
        <w:rPr>
          <w:rFonts w:hint="eastAsia"/>
        </w:rPr>
        <w:t xml:space="preserve"> TD-</w:t>
      </w:r>
      <w:proofErr w:type="spellStart"/>
      <w:r>
        <w:rPr>
          <w:rFonts w:hint="eastAsia"/>
        </w:rPr>
        <w:t>LTE</w:t>
      </w:r>
      <w:proofErr w:type="spellEnd"/>
      <w:r w:rsidR="00AF2605">
        <w:rPr>
          <w:rFonts w:hint="eastAsia"/>
        </w:rPr>
        <w:t xml:space="preserve"> repeater system set up in the Annex can be considered to be reused. For NR repeater, the set up can be as the following,</w:t>
      </w:r>
    </w:p>
    <w:p w:rsidR="00AF2605" w:rsidRDefault="00AF2605" w:rsidP="00060135">
      <w:r>
        <w:rPr>
          <w:rFonts w:hint="eastAsia"/>
          <w:noProof/>
          <w:lang w:val="en-US"/>
        </w:rPr>
        <mc:AlternateContent>
          <mc:Choice Requires="wpc">
            <w:drawing>
              <wp:inline distT="0" distB="0" distL="0" distR="0" wp14:anchorId="6E379980" wp14:editId="6608BF5B">
                <wp:extent cx="6079066" cy="1938866"/>
                <wp:effectExtent l="0" t="0" r="0" b="0"/>
                <wp:docPr id="47" name="画布 4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文本框 25"/>
                        <wps:cNvSpPr txBox="1"/>
                        <wps:spPr bwMode="auto">
                          <a:xfrm>
                            <a:off x="1452034" y="1443551"/>
                            <a:ext cx="660398" cy="355599"/>
                          </a:xfrm>
                          <a:prstGeom prst="rect">
                            <a:avLst/>
                          </a:prstGeom>
                          <a:solidFill>
                            <a:srgbClr val="FFFFFF"/>
                          </a:solidFill>
                          <a:ln w="9525">
                            <a:solidFill>
                              <a:srgbClr val="000000"/>
                            </a:solidFill>
                            <a:miter lim="800000"/>
                            <a:headEnd/>
                            <a:tailEnd/>
                          </a:ln>
                        </wps:spPr>
                        <wps:txbx>
                          <w:txbxContent>
                            <w:p w:rsidR="00AF2605" w:rsidRDefault="00AF2605" w:rsidP="00AF2605">
                              <w:r>
                                <w:rPr>
                                  <w:rFonts w:hint="eastAsia"/>
                                </w:rPr>
                                <w:t>Hybrid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26" name="文本框 26"/>
                        <wps:cNvSpPr txBox="1"/>
                        <wps:spPr bwMode="auto">
                          <a:xfrm>
                            <a:off x="4651415" y="554569"/>
                            <a:ext cx="1084579" cy="471190"/>
                          </a:xfrm>
                          <a:prstGeom prst="rect">
                            <a:avLst/>
                          </a:prstGeom>
                          <a:solidFill>
                            <a:srgbClr val="FFFFFF"/>
                          </a:solidFill>
                          <a:ln w="9525">
                            <a:solidFill>
                              <a:srgbClr val="000000"/>
                            </a:solidFill>
                            <a:miter lim="800000"/>
                            <a:headEnd/>
                            <a:tailEnd/>
                          </a:ln>
                        </wps:spPr>
                        <wps:txbx>
                          <w:txbxContent>
                            <w:p w:rsidR="00AF2605" w:rsidRDefault="00AF2605" w:rsidP="00AF2605">
                              <w:r>
                                <w:rPr>
                                  <w:rFonts w:hint="eastAsia"/>
                                </w:rPr>
                                <w:t xml:space="preserve">NR </w:t>
                              </w:r>
                              <w:proofErr w:type="spellStart"/>
                              <w:r>
                                <w:rPr>
                                  <w:rFonts w:hint="eastAsia"/>
                                </w:rPr>
                                <w:t>TDD</w:t>
                              </w:r>
                              <w:proofErr w:type="spellEnd"/>
                              <w:r>
                                <w:rPr>
                                  <w:rFonts w:hint="eastAsia"/>
                                </w:rPr>
                                <w:t xml:space="preserve"> Signal generator 2</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27" name="文本框 27"/>
                        <wps:cNvSpPr txBox="1"/>
                        <wps:spPr bwMode="auto">
                          <a:xfrm>
                            <a:off x="2877921" y="546096"/>
                            <a:ext cx="1011765" cy="509269"/>
                          </a:xfrm>
                          <a:prstGeom prst="rect">
                            <a:avLst/>
                          </a:prstGeom>
                          <a:solidFill>
                            <a:srgbClr val="FFFFFF"/>
                          </a:solidFill>
                          <a:ln w="9525">
                            <a:solidFill>
                              <a:srgbClr val="000000"/>
                            </a:solidFill>
                            <a:miter lim="800000"/>
                            <a:headEnd/>
                            <a:tailEnd/>
                          </a:ln>
                        </wps:spPr>
                        <wps:txbx>
                          <w:txbxContent>
                            <w:p w:rsidR="00AF2605" w:rsidRDefault="00AF2605" w:rsidP="00AF2605">
                              <w:r>
                                <w:rPr>
                                  <w:rFonts w:hint="eastAsia"/>
                                </w:rPr>
                                <w:t>Repeater under test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28" name="文本框 28"/>
                        <wps:cNvSpPr txBox="1"/>
                        <wps:spPr bwMode="auto">
                          <a:xfrm>
                            <a:off x="182016" y="1460484"/>
                            <a:ext cx="1037589" cy="355599"/>
                          </a:xfrm>
                          <a:prstGeom prst="rect">
                            <a:avLst/>
                          </a:prstGeom>
                          <a:solidFill>
                            <a:srgbClr val="FFFFFF"/>
                          </a:solidFill>
                          <a:ln w="9525">
                            <a:solidFill>
                              <a:srgbClr val="000000"/>
                            </a:solidFill>
                            <a:miter lim="800000"/>
                            <a:headEnd/>
                            <a:tailEnd/>
                          </a:ln>
                        </wps:spPr>
                        <wps:txbx>
                          <w:txbxContent>
                            <w:p w:rsidR="00AF2605" w:rsidRDefault="00AF2605" w:rsidP="00AF2605">
                              <w:r>
                                <w:rPr>
                                  <w:rFonts w:hint="eastAsia"/>
                                </w:rPr>
                                <w:t>Signal analyser</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29" name="文本框 29"/>
                        <wps:cNvSpPr txBox="1"/>
                        <wps:spPr bwMode="auto">
                          <a:xfrm>
                            <a:off x="757767" y="584126"/>
                            <a:ext cx="1122074" cy="471175"/>
                          </a:xfrm>
                          <a:prstGeom prst="rect">
                            <a:avLst/>
                          </a:prstGeom>
                          <a:solidFill>
                            <a:srgbClr val="FFFFFF"/>
                          </a:solidFill>
                          <a:ln w="9525">
                            <a:solidFill>
                              <a:srgbClr val="000000"/>
                            </a:solidFill>
                            <a:miter lim="800000"/>
                            <a:headEnd/>
                            <a:tailEnd/>
                          </a:ln>
                        </wps:spPr>
                        <wps:txbx>
                          <w:txbxContent>
                            <w:p w:rsidR="00AF2605" w:rsidRDefault="00AF2605" w:rsidP="00AF2605">
                              <w:r>
                                <w:rPr>
                                  <w:rFonts w:hint="eastAsia"/>
                                </w:rPr>
                                <w:t xml:space="preserve">NR </w:t>
                              </w:r>
                              <w:proofErr w:type="spellStart"/>
                              <w:r>
                                <w:rPr>
                                  <w:rFonts w:hint="eastAsia"/>
                                </w:rPr>
                                <w:t>TDD</w:t>
                              </w:r>
                              <w:proofErr w:type="spellEnd"/>
                              <w:r>
                                <w:rPr>
                                  <w:rFonts w:hint="eastAsia"/>
                                </w:rPr>
                                <w:t xml:space="preserve"> Signal generator 1</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30" name="椭圆 30"/>
                        <wps:cNvSpPr/>
                        <wps:spPr>
                          <a:xfrm>
                            <a:off x="2098887" y="58419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上弧形箭头 31"/>
                        <wps:cNvSpPr/>
                        <wps:spPr>
                          <a:xfrm>
                            <a:off x="2225885" y="753521"/>
                            <a:ext cx="228600" cy="105833"/>
                          </a:xfrm>
                          <a:prstGeom prst="curvedDownArrow">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文本框 32"/>
                        <wps:cNvSpPr txBox="1"/>
                        <wps:spPr bwMode="auto">
                          <a:xfrm>
                            <a:off x="3889684" y="262612"/>
                            <a:ext cx="733424" cy="355349"/>
                          </a:xfrm>
                          <a:prstGeom prst="rect">
                            <a:avLst/>
                          </a:prstGeom>
                          <a:solidFill>
                            <a:srgbClr val="FFFFFF"/>
                          </a:solidFill>
                          <a:ln w="9525">
                            <a:noFill/>
                            <a:miter lim="800000"/>
                            <a:headEnd/>
                            <a:tailEnd/>
                          </a:ln>
                        </wps:spPr>
                        <wps:txbx>
                          <w:txbxContent>
                            <w:p w:rsidR="00AF2605" w:rsidRDefault="00AF2605" w:rsidP="00AF2605">
                              <w:r>
                                <w:rPr>
                                  <w:rFonts w:hint="eastAsia"/>
                                </w:rPr>
                                <w:t>Circulator</w:t>
                              </w:r>
                            </w:p>
                          </w:txbxContent>
                        </wps:txbx>
                        <wps:bodyPr rot="0" spcFirstLastPara="0" vertOverflow="overflow" horzOverflow="overflow" vert="horz" wrap="none" lIns="91440" tIns="45720" rIns="91440" bIns="45720" numCol="1" spcCol="0" rtlCol="0" fromWordArt="0" anchor="t" anchorCtr="0" forceAA="0" upright="1" compatLnSpc="1">
                          <a:prstTxWarp prst="textNoShape">
                            <a:avLst/>
                          </a:prstTxWarp>
                          <a:noAutofit/>
                        </wps:bodyPr>
                      </wps:wsp>
                      <wps:wsp>
                        <wps:cNvPr id="33" name="椭圆 33"/>
                        <wps:cNvSpPr/>
                        <wps:spPr>
                          <a:xfrm>
                            <a:off x="4006301" y="56305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上弧形箭头 34"/>
                        <wps:cNvSpPr/>
                        <wps:spPr>
                          <a:xfrm>
                            <a:off x="4135118" y="716688"/>
                            <a:ext cx="228600" cy="105833"/>
                          </a:xfrm>
                          <a:prstGeom prst="curvedDownArrow">
                            <a:avLst/>
                          </a:prstGeom>
                          <a:solidFill>
                            <a:schemeClr val="tx1"/>
                          </a:solidFill>
                          <a:ln w="12700">
                            <a:solidFill>
                              <a:schemeClr val="tx1"/>
                            </a:solidFill>
                          </a:ln>
                          <a:scene3d>
                            <a:camera prst="orthographicFront">
                              <a:rot lat="0" lon="10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文本框 11"/>
                        <wps:cNvSpPr txBox="1"/>
                        <wps:spPr bwMode="auto">
                          <a:xfrm>
                            <a:off x="1976755" y="262670"/>
                            <a:ext cx="733424" cy="274954"/>
                          </a:xfrm>
                          <a:prstGeom prst="rect">
                            <a:avLst/>
                          </a:prstGeom>
                          <a:solidFill>
                            <a:srgbClr val="FFFFFF"/>
                          </a:solidFill>
                          <a:ln w="9525">
                            <a:noFill/>
                            <a:miter lim="800000"/>
                            <a:headEnd/>
                            <a:tailEnd/>
                          </a:ln>
                        </wps:spPr>
                        <wps:txbx>
                          <w:txbxContent>
                            <w:p w:rsidR="00AF2605" w:rsidRDefault="00AF2605" w:rsidP="00AF2605">
                              <w:pPr>
                                <w:pStyle w:val="af6"/>
                                <w:overflowPunct w:val="0"/>
                                <w:spacing w:before="80" w:beforeAutospacing="0" w:after="80" w:afterAutospacing="0"/>
                              </w:pPr>
                              <w:r>
                                <w:rPr>
                                  <w:sz w:val="21"/>
                                  <w:szCs w:val="21"/>
                                </w:rPr>
                                <w:t>Circulator</w:t>
                              </w:r>
                            </w:p>
                          </w:txbxContent>
                        </wps:txbx>
                        <wps:bodyPr rot="0" spcFirstLastPara="0" vert="horz" wrap="none" lIns="91440" tIns="45720" rIns="91440" bIns="45720" numCol="1" spcCol="0" rtlCol="0" fromWordArt="0" anchor="t" anchorCtr="0" forceAA="0" upright="1" compatLnSpc="1">
                          <a:prstTxWarp prst="textNoShape">
                            <a:avLst/>
                          </a:prstTxWarp>
                          <a:noAutofit/>
                        </wps:bodyPr>
                      </wps:wsp>
                      <wps:wsp>
                        <wps:cNvPr id="36" name="直接箭头连接符 36"/>
                        <wps:cNvCnPr/>
                        <wps:spPr>
                          <a:xfrm flipV="1">
                            <a:off x="1879869" y="815542"/>
                            <a:ext cx="219018" cy="42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77153" y="800731"/>
                            <a:ext cx="300768" cy="0"/>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38" name="肘形连接符 38"/>
                        <wps:cNvCnPr/>
                        <wps:spPr>
                          <a:xfrm rot="5400000">
                            <a:off x="1988782" y="1170455"/>
                            <a:ext cx="472850" cy="225726"/>
                          </a:xfrm>
                          <a:prstGeom prst="bentConnector3">
                            <a:avLst>
                              <a:gd name="adj1" fmla="val 101013"/>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39"/>
                        <wps:cNvCnPr/>
                        <wps:spPr>
                          <a:xfrm flipH="1">
                            <a:off x="1219199" y="1621351"/>
                            <a:ext cx="2328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0" name="肘形连接符 40"/>
                        <wps:cNvCnPr/>
                        <wps:spPr>
                          <a:xfrm rot="10800000" flipV="1">
                            <a:off x="2112275" y="1025648"/>
                            <a:ext cx="2145030" cy="680178"/>
                          </a:xfrm>
                          <a:prstGeom prst="bentConnector3">
                            <a:avLst>
                              <a:gd name="adj1" fmla="val 64"/>
                            </a:avLst>
                          </a:prstGeom>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a:off x="4484667" y="790164"/>
                            <a:ext cx="166748" cy="423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2" name="直接连接符 42"/>
                        <wps:cNvCnPr/>
                        <wps:spPr>
                          <a:xfrm flipV="1">
                            <a:off x="3889686" y="794402"/>
                            <a:ext cx="116615" cy="63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3" name="直接连接符 43"/>
                        <wps:cNvCnPr/>
                        <wps:spPr>
                          <a:xfrm flipH="1" flipV="1">
                            <a:off x="698499" y="186251"/>
                            <a:ext cx="2312" cy="12742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4" name="直接连接符 44"/>
                        <wps:cNvCnPr/>
                        <wps:spPr>
                          <a:xfrm>
                            <a:off x="700706" y="186251"/>
                            <a:ext cx="449280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5" name="直接连接符 45"/>
                        <wps:cNvCnPr/>
                        <wps:spPr>
                          <a:xfrm>
                            <a:off x="5193514" y="186251"/>
                            <a:ext cx="191" cy="36831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直接连接符 46"/>
                        <wps:cNvCnPr/>
                        <wps:spPr>
                          <a:xfrm flipV="1">
                            <a:off x="1361111" y="186251"/>
                            <a:ext cx="2022" cy="39793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47" o:spid="_x0000_s1129" editas="canvas" style="width:478.65pt;height:152.65pt;mso-position-horizontal-relative:char;mso-position-vertical-relative:line" coordsize="60788,19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">
                <v:shape id="_x0000_s1130" type="#_x0000_t75" style="position:absolute;width:60788;height:19386;visibility:visible;mso-wrap-style:square">
                  <v:fill o:detectmouseclick="t"/>
                  <v:path o:connecttype="none"/>
                </v:shape>
                <v:shape id="文本框 25" o:spid="_x0000_s1131" type="#_x0000_t202" style="position:absolute;left:14520;top:14435;width:6604;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BfcMA&#10;AADbAAAADwAAAGRycy9kb3ducmV2LnhtbESPT2sCMRTE74V+h/AK3mq2glK2RikVwZt/QXp7TZ6b&#10;xc3Luonr6qc3gtDjMDO/YcbTzlWipSaUnhV89DMQxNqbkgsFu+38/RNEiMgGK8+k4EoBppPXlzHm&#10;xl94Te0mFiJBOOSowMZY51IGbclh6PuaOHkH3ziMSTaFNA1eEtxVcpBlI+mw5LRgsaYfS/q4OTsF&#10;YbY61fqw+jtac70tZ+1Q7+e/SvXeuu8vEJG6+B9+thdGwWAIjy/pB8jJ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BfcMAAADbAAAADwAAAAAAAAAAAAAAAACYAgAAZHJzL2Rv&#10;d25yZXYueG1sUEsFBgAAAAAEAAQA9QAAAIgDAAAAAA==&#10;">
                  <v:textbox style="mso-fit-shape-to-text:t">
                    <w:txbxContent>
                      <w:p w:rsidR="00AF2605" w:rsidRDefault="00AF2605" w:rsidP="00AF2605">
                        <w:r>
                          <w:rPr>
                            <w:rFonts w:hint="eastAsia"/>
                          </w:rPr>
                          <w:t>Hybrid</w:t>
                        </w:r>
                      </w:p>
                    </w:txbxContent>
                  </v:textbox>
                </v:shape>
                <v:shape id="文本框 26" o:spid="_x0000_s1132" type="#_x0000_t202" style="position:absolute;left:46514;top:5545;width:10845;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57hMQA&#10;AADbAAAADwAAAGRycy9kb3ducmV2LnhtbESPQWvCQBSE74L/YXkFL1I3Wkk1uooIFntTW9rrI/tM&#10;QrNv4+4a03/fLQgeh5n5hlmuO1OLlpyvLCsYjxIQxLnVFRcKPj92zzMQPiBrrC2Tgl/ysF71e0vM&#10;tL3xkdpTKESEsM9QQRlCk0np85IM+pFtiKN3ts5giNIVUju8Rbip5SRJUmmw4rhQYkPbkvKf09Uo&#10;mE337bd/fzl85em5nofha/t2cUoNnrrNAkSgLjzC9/ZeK5ik8P8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e4TEAAAA2wAAAA8AAAAAAAAAAAAAAAAAmAIAAGRycy9k&#10;b3ducmV2LnhtbFBLBQYAAAAABAAEAPUAAACJAwAAAAA=&#10;">
                  <v:textbox>
                    <w:txbxContent>
                      <w:p w:rsidR="00AF2605" w:rsidRDefault="00AF2605" w:rsidP="00AF2605">
                        <w:r>
                          <w:rPr>
                            <w:rFonts w:hint="eastAsia"/>
                          </w:rPr>
                          <w:t xml:space="preserve">NR </w:t>
                        </w:r>
                        <w:proofErr w:type="spellStart"/>
                        <w:r>
                          <w:rPr>
                            <w:rFonts w:hint="eastAsia"/>
                          </w:rPr>
                          <w:t>TDD</w:t>
                        </w:r>
                        <w:proofErr w:type="spellEnd"/>
                        <w:r>
                          <w:rPr>
                            <w:rFonts w:hint="eastAsia"/>
                          </w:rPr>
                          <w:t xml:space="preserve"> Signal generator 2</w:t>
                        </w:r>
                      </w:p>
                    </w:txbxContent>
                  </v:textbox>
                </v:shape>
                <v:shape id="文本框 27" o:spid="_x0000_s1133" type="#_x0000_t202" style="position:absolute;left:28779;top:5460;width:10117;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i6kcQA&#10;AADbAAAADwAAAGRycy9kb3ducmV2LnhtbESPQWsCMRSE7wX/Q3iF3jRboVZWo4gi9FargvT2mjw3&#10;i5uXdRPX1V/fFIQeh5n5hpnOO1eJlppQelbwOshAEGtvSi4U7Hfr/hhEiMgGK8+k4EYB5rPe0xRz&#10;46/8Re02FiJBOOSowMZY51IGbclhGPiaOHlH3ziMSTaFNA1eE9xVcphlI+mw5LRgsaalJX3aXpyC&#10;sNqca33c/Jysud0/V+2bPqy/lXp57hYTEJG6+B9+tD+MguE7/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upHEAAAA2wAAAA8AAAAAAAAAAAAAAAAAmAIAAGRycy9k&#10;b3ducmV2LnhtbFBLBQYAAAAABAAEAPUAAACJAwAAAAA=&#10;">
                  <v:textbox style="mso-fit-shape-to-text:t">
                    <w:txbxContent>
                      <w:p w:rsidR="00AF2605" w:rsidRDefault="00AF2605" w:rsidP="00AF2605">
                        <w:r>
                          <w:rPr>
                            <w:rFonts w:hint="eastAsia"/>
                          </w:rPr>
                          <w:t>Repeater under test</w:t>
                        </w:r>
                      </w:p>
                    </w:txbxContent>
                  </v:textbox>
                </v:shape>
                <v:shape id="文本框 28" o:spid="_x0000_s1134" type="#_x0000_t202" style="position:absolute;left:1820;top:14604;width:10376;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u48IA&#10;AADbAAAADwAAAGRycy9kb3ducmV2LnhtbERPW2vCMBR+H/gfwhF8m+kEx6imZUwE37xsMHw7S45N&#10;sTmpTazVX788DPb48d2X5eAa0VMXas8KXqYZCGLtTc2Vgq/P9fMbiBCRDTaeScGdApTF6GmJufE3&#10;3lN/iJVIIRxyVGBjbHMpg7bkMEx9S5y4k+8cxgS7SpoObyncNXKWZa/SYc2pwWJLH5b0+XB1CsJq&#10;d2n1afdztub+2K76uf5eH5WajIf3BYhIQ/wX/7k3RsEsjU1f0g+Qx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5y7jwgAAANsAAAAPAAAAAAAAAAAAAAAAAJgCAABkcnMvZG93&#10;bnJldi54bWxQSwUGAAAAAAQABAD1AAAAhwMAAAAA&#10;">
                  <v:textbox style="mso-fit-shape-to-text:t">
                    <w:txbxContent>
                      <w:p w:rsidR="00AF2605" w:rsidRDefault="00AF2605" w:rsidP="00AF2605">
                        <w:r>
                          <w:rPr>
                            <w:rFonts w:hint="eastAsia"/>
                          </w:rPr>
                          <w:t>Signal analyser</w:t>
                        </w:r>
                      </w:p>
                    </w:txbxContent>
                  </v:textbox>
                </v:shape>
                <v:shape id="文本框 29" o:spid="_x0000_s1135" type="#_x0000_t202" style="position:absolute;left:7577;top:5841;width:11221;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AF2605" w:rsidRDefault="00AF2605" w:rsidP="00AF2605">
                        <w:r>
                          <w:rPr>
                            <w:rFonts w:hint="eastAsia"/>
                          </w:rPr>
                          <w:t xml:space="preserve">NR </w:t>
                        </w:r>
                        <w:proofErr w:type="spellStart"/>
                        <w:r>
                          <w:rPr>
                            <w:rFonts w:hint="eastAsia"/>
                          </w:rPr>
                          <w:t>TDD</w:t>
                        </w:r>
                        <w:proofErr w:type="spellEnd"/>
                        <w:r>
                          <w:rPr>
                            <w:rFonts w:hint="eastAsia"/>
                          </w:rPr>
                          <w:t xml:space="preserve"> Signal generator 1</w:t>
                        </w:r>
                      </w:p>
                    </w:txbxContent>
                  </v:textbox>
                </v:shape>
                <v:oval id="椭圆 30" o:spid="_x0000_s1136" style="position:absolute;left:20988;top:5841;width:4784;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HycAA&#10;AADbAAAADwAAAGRycy9kb3ducmV2LnhtbERPy2oCMRTdF/yHcIXuaqItIqNRxAfWRcHXwuVlcueB&#10;k5thEjX9+2YhdHk479ki2kY8qPO1Yw3DgQJBnDtTc6nhct5+TED4gGywcUwafsnDYt57m2Fm3JOP&#10;9DiFUqQQ9hlqqEJoMyl9XpFFP3AtceIK11kMCXalNB0+U7ht5EipsbRYc2qosKVVRfntdLcafq7j&#10;/VfAWMQDq5va7Tbr4qC0fu/H5RREoBj+xS/3t9HwmdanL+kHy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pHycAAAADbAAAADwAAAAAAAAAAAAAAAACYAgAAZHJzL2Rvd25y&#10;ZXYueG1sUEsFBgAAAAAEAAQA9QAAAIUDAAAAAA==&#10;" filled="f" strokecolor="black [3213]"/>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上弧形箭头 31" o:spid="_x0000_s1137" type="#_x0000_t105" style="position:absolute;left:22258;top:7535;width:2286;height: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wQ48MA&#10;AADbAAAADwAAAGRycy9kb3ducmV2LnhtbESPQYvCMBSE7wv+h/AEb2vaLexKNYoKC7140NWDt0fz&#10;bIvNS2iirf/eLAgeh5n5hlmsBtOKO3W+sawgnSYgiEurG64UHP9+P2cgfEDW2FomBQ/ysFqOPhaY&#10;a9vznu6HUIkIYZ+jgjoEl0vpy5oM+ql1xNG72M5giLKrpO6wj3DTyq8k+ZYGG44LNTra1lReDzej&#10;oE/K4nxx2Y859m6XzW6nYr9JlZqMh/UcRKAhvMOvdqEVZCn8f4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xwQ48MAAADbAAAADwAAAAAAAAAAAAAAAACYAgAAZHJzL2Rv&#10;d25yZXYueG1sUEsFBgAAAAAEAAQA9QAAAIgDAAAAAA==&#10;" adj="16600,20350,16200" fillcolor="black [3213]" strokecolor="black [3213]" strokeweight="1pt"/>
                <v:shape id="文本框 32" o:spid="_x0000_s1138" type="#_x0000_t202" style="position:absolute;left:38896;top:2626;width:7335;height:3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tsEMIA&#10;AADbAAAADwAAAGRycy9kb3ducmV2LnhtbESPQWsCMRSE74L/ITzBm2a1KMvWKNIiFMRDrdDrI3nd&#10;LG5etptU4783QsHjMDPfMKtNcq24UB8azwpm0wIEsfam4VrB6Ws3KUGEiGyw9UwKbhRgsx4OVlgZ&#10;f+VPuhxjLTKEQ4UKbIxdJWXQlhyGqe+Is/fje4cxy76WpsdrhrtWzotiKR02nBcsdvRmSZ+Pf07B&#10;L70ftt+Lk9a7tNgftDX7MhmlxqO0fQURKcVn+L/9YRS8zOHxJf8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22wQwgAAANsAAAAPAAAAAAAAAAAAAAAAAJgCAABkcnMvZG93&#10;bnJldi54bWxQSwUGAAAAAAQABAD1AAAAhwMAAAAA&#10;" stroked="f">
                  <v:textbox>
                    <w:txbxContent>
                      <w:p w:rsidR="00AF2605" w:rsidRDefault="00AF2605" w:rsidP="00AF2605">
                        <w:r>
                          <w:rPr>
                            <w:rFonts w:hint="eastAsia"/>
                          </w:rPr>
                          <w:t>Circulator</w:t>
                        </w:r>
                      </w:p>
                    </w:txbxContent>
                  </v:textbox>
                </v:shape>
                <v:oval id="椭圆 33" o:spid="_x0000_s1139" style="position:absolute;left:40063;top:5630;width:4783;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ZvsQA&#10;AADbAAAADwAAAGRycy9kb3ducmV2LnhtbESPT2sCMRTE7wW/Q3iCt5pYi8jWuBSraA8Fqz30+Ni8&#10;/cNuXpZN1Pjtm0Khx2FmfsOs8mg7caXBN441zKYKBHHhTMOVhq/z7nEJwgdkg51j0nAnD/l69LDC&#10;zLgbf9L1FCqRIOwz1FCH0GdS+qImi37qeuLklW6wGJIcKmkGvCW47eSTUgtpseG0UGNPm5qK9nSx&#10;Gj6+F+/PAWMZj6xatd9v38qj0noyjq8vIALF8B/+ax+Mhvkcfr+kHyD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Y2b7EAAAA2wAAAA8AAAAAAAAAAAAAAAAAmAIAAGRycy9k&#10;b3ducmV2LnhtbFBLBQYAAAAABAAEAPUAAACJAwAAAAA=&#10;" filled="f" strokecolor="black [3213]"/>
                <v:shape id="上弧形箭头 34" o:spid="_x0000_s1140" type="#_x0000_t105" style="position:absolute;left:41351;top:7166;width:2286;height:1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uze8UA&#10;AADbAAAADwAAAGRycy9kb3ducmV2LnhtbESPwWrDMBBE74X+g9hCbrWcuLTBjRKSQMCXHuw6h9wW&#10;a2ObWithKbH791Wh0OMwM2+YzW42g7jT6HvLCpZJCoK4sbrnVkH9eXpeg/ABWeNgmRR8k4fd9vFh&#10;g7m2E5d0r0IrIoR9jgq6EFwupW86MugT64ijd7WjwRDl2Eo94hThZpCrNH2VBnuOCx06OnbUfFU3&#10;o2BKm+JyddmbqSf3ka1v56I8LJVaPM37dxCB5vAf/msXWkH2Ar9f4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a7N7xQAAANsAAAAPAAAAAAAAAAAAAAAAAJgCAABkcnMv&#10;ZG93bnJldi54bWxQSwUGAAAAAAQABAD1AAAAigMAAAAA&#10;" adj="16600,20350,16200" fillcolor="black [3213]" strokecolor="black [3213]" strokeweight="1pt"/>
                <v:shape id="文本框 11" o:spid="_x0000_s1141" type="#_x0000_t202" style="position:absolute;left:19767;top:2626;width:7334;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0ZMIA&#10;AADbAAAADwAAAGRycy9kb3ducmV2LnhtbESPT2sCMRTE7wW/Q3gFbzXbyhZZjSKKIIgH/4DXR/K6&#10;Wbp5WTepxm/fFIQeh5n5DTNbJNeKG/Wh8azgfVSAINbeNFwrOJ82bxMQISIbbD2TggcFWMwHLzOs&#10;jL/zgW7HWIsM4VChAhtjV0kZtCWHYeQ74ux9+d5hzLKvpenxnuGulR9F8SkdNpwXLHa0sqS/jz9O&#10;wZXW++WlPGu9SeVur63ZTZJRaviallMQkVL8Dz/bW6NgXMLfl/w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RkwgAAANsAAAAPAAAAAAAAAAAAAAAAAJgCAABkcnMvZG93&#10;bnJldi54bWxQSwUGAAAAAAQABAD1AAAAhwMAAAAA&#10;" stroked="f">
                  <v:textbox>
                    <w:txbxContent>
                      <w:p w:rsidR="00AF2605" w:rsidRDefault="00AF2605" w:rsidP="00AF2605">
                        <w:pPr>
                          <w:pStyle w:val="af6"/>
                          <w:overflowPunct w:val="0"/>
                          <w:spacing w:before="80" w:beforeAutospacing="0" w:after="80" w:afterAutospacing="0"/>
                        </w:pPr>
                        <w:r>
                          <w:rPr>
                            <w:sz w:val="21"/>
                            <w:szCs w:val="21"/>
                          </w:rPr>
                          <w:t>Circulator</w:t>
                        </w:r>
                      </w:p>
                    </w:txbxContent>
                  </v:textbox>
                </v:shape>
                <v:shape id="直接箭头连接符 36" o:spid="_x0000_s1142" type="#_x0000_t32" style="position:absolute;left:18798;top:8155;width:21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YUV8QAAADbAAAADwAAAGRycy9kb3ducmV2LnhtbESPX2vCMBTF3wW/Q7iCb5puczKqUcQx&#10;2BCUuoH4dm3u2mJzU5Jo67c3wmCPh/Pnx5kvO1OLKzlfWVbwNE5AEOdWV1wo+Pn+GL2B8AFZY22Z&#10;FNzIw3LR780x1bbljK77UIg4wj5FBWUITSqlz0sy6Me2IY7er3UGQ5SukNphG8dNLZ+TZCoNVhwJ&#10;JTa0Lik/7y8mQt4n2evmsDlNKFvt2tPXcRvcUanhoFvNQATqwn/4r/2pFbxM4fEl/gC5u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dhRXxAAAANsAAAAPAAAAAAAAAAAA&#10;AAAAAKECAABkcnMvZG93bnJldi54bWxQSwUGAAAAAAQABAD5AAAAkgMAAAAA&#10;" strokecolor="#4579b8 [3044]">
                  <v:stroke endarrow="open"/>
                </v:shape>
                <v:shape id="直接箭头连接符 37" o:spid="_x0000_s1143" type="#_x0000_t32" style="position:absolute;left:25771;top:8007;width:30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yg2cQAAADbAAAADwAAAGRycy9kb3ducmV2LnhtbESPUUsDMRCE3wX/Q1ihbzZnK9pemxYR&#10;Cn0p6rU/YHvZ3h0mmyObtqe/3giCj8PMfMMs14N36kJRusAGHsYFKOI62I4bA4f95n4GShKyRReY&#10;DHyRwHp1e7PE0oYrf9ClSo3KEJYSDbQp9aXWUrfkUcahJ87eKUSPKcvYaBvxmuHe6UlRPGmPHeeF&#10;Fnt6ban+rM7egDgX50c8TXeT3VC9vz1K8d2LMaO74WUBKtGQ/sN/7a01MH2G3y/5B+jV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HKDZxAAAANsAAAAPAAAAAAAAAAAA&#10;AAAAAKECAABkcnMvZG93bnJldi54bWxQSwUGAAAAAAQABAD5AAAAkgMAAAAA&#10;" strokecolor="#4579b8 [3044]"/>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38" o:spid="_x0000_s1144" type="#_x0000_t34" style="position:absolute;left:19887;top:11704;width:4729;height:2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H4I7sAAADbAAAADwAAAGRycy9kb3ducmV2LnhtbERPSwrCMBDdC94hjOBOUxVFqlGqIKg7&#10;f/uhGdvSZlKaaOvtzUJw+Xj/9bYzlXhT4wrLCibjCARxanXBmYL77TBagnAeWWNlmRR8yMF20++t&#10;Mda25Qu9rz4TIYRdjApy7+tYSpfmZNCNbU0cuKdtDPoAm0zqBtsQbio5jaKFNFhwaMixpn1OaXl9&#10;GQWPMqFZdEp2i+S8P7RLqkqeP5QaDrpkBcJT5//in/uoFczC2PAl/AC5+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BT0fgjuwAAANsAAAAPAAAAAAAAAAAAAAAAAKECAABk&#10;cnMvZG93bnJldi54bWxQSwUGAAAAAAQABAD5AAAAiQMAAAAA&#10;" adj="21819" strokecolor="#4579b8 [3044]"/>
                <v:line id="直接连接符 39" o:spid="_x0000_s1145" style="position:absolute;flip:x;visibility:visible;mso-wrap-style:square" from="12191,16213" to="14520,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Y6A8YAAADbAAAADwAAAGRycy9kb3ducmV2LnhtbESPT2vCQBTE70K/w/IKvZmNf7A2dRUp&#10;SIOCbbWHHh/Z1yQ0+zbNrib66V1B8DjMzG+Y2aIzlThS40rLCgZRDII4s7rkXMH3ftWfgnAeWWNl&#10;mRScyMFi/tCbYaJty1903PlcBAi7BBUU3teJlC4ryKCLbE0cvF/bGPRBNrnUDbYBbio5jOOJNFhy&#10;WCiwpreCsr/dwShIU16vz7z6+Bl8/r/7UbnZjttnpZ4eu+UrCE+dv4dv7VQrGL3A9Uv4AXJ+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M2OgPGAAAA2wAAAA8AAAAAAAAA&#10;AAAAAAAAoQIAAGRycy9kb3ducmV2LnhtbFBLBQYAAAAABAAEAPkAAACUAwAAAAA=&#10;" strokecolor="#4579b8 [3044]"/>
                <v:shape id="肘形连接符 40" o:spid="_x0000_s1146" type="#_x0000_t34" style="position:absolute;left:21122;top:10256;width:21451;height:680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KrgsEAAADbAAAADwAAAGRycy9kb3ducmV2LnhtbERPzWrCQBC+F3yHZQpeSrOxSCjRVUpA&#10;qQexSfsAQ3ZMgtnZkF1N4tO7B6HHj+9/vR1NK27Uu8aygkUUgyAurW64UvD3u3v/BOE8ssbWMimY&#10;yMF2M3tZY6rtwDndCl+JEMIuRQW1910qpStrMugi2xEH7mx7gz7AvpK6xyGEm1Z+xHEiDTYcGmrs&#10;KKupvBRXo2B/Gqg720lnV74fkreiOP7kmVLz1/FrBcLT6P/FT/e3VrAM68OX8APk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oquCwQAAANsAAAAPAAAAAAAAAAAAAAAA&#10;AKECAABkcnMvZG93bnJldi54bWxQSwUGAAAAAAQABAD5AAAAjwMAAAAA&#10;" adj="14" strokecolor="#4579b8 [3044]"/>
                <v:shape id="直接箭头连接符 41" o:spid="_x0000_s1147" type="#_x0000_t32" style="position:absolute;left:44846;top:7901;width:1668;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n/XsQAAADbAAAADwAAAGRycy9kb3ducmV2LnhtbESPX2vCMBTF3wd+h3AF32bq6GRUo4gy&#10;cAgbVUF8uzbXttjclCSz3bdfBsIeD+fPjzNf9qYRd3K+tqxgMk5AEBdW11wqOB7en99A+ICssbFM&#10;Cn7Iw3IxeJpjpm3HOd33oRRxhH2GCqoQ2kxKX1Rk0I9tSxy9q3UGQ5SulNphF8dNI1+SZCoN1hwJ&#10;Fba0rqi47b9NhGzS/HV32l1Syldf3eXj/BncWanRsF/NQATqw3/40d5qBekE/r7EH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mf9exAAAANsAAAAPAAAAAAAAAAAA&#10;AAAAAKECAABkcnMvZG93bnJldi54bWxQSwUGAAAAAAQABAD5AAAAkgMAAAAA&#10;" strokecolor="#4579b8 [3044]">
                  <v:stroke endarrow="open"/>
                </v:shape>
                <v:line id="直接连接符 42" o:spid="_x0000_s1148" style="position:absolute;flip:y;visibility:visible;mso-wrap-style:square" from="38896,7944" to="4006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TbD8YAAADbAAAADwAAAGRycy9kb3ducmV2LnhtbESPQWvCQBSE70L/w/IKvelGK7ak2Ugp&#10;iEFBW/XQ4yP7moRm38bs1qT+elcQPA4z8w2TzHtTixO1rrKsYDyKQBDnVldcKDjsF8NXEM4ja6wt&#10;k4J/cjBPHwYJxtp2/EWnnS9EgLCLUUHpfRNL6fKSDLqRbYiD92Nbgz7ItpC6xS7ATS0nUTSTBisO&#10;CyU29FFS/rv7MwqyjFerMy+23+PP49I/V+vNtHtR6umxf38D4an39/CtnWkF0w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U2w/GAAAA2wAAAA8AAAAAAAAA&#10;AAAAAAAAoQIAAGRycy9kb3ducmV2LnhtbFBLBQYAAAAABAAEAPkAAACUAwAAAAA=&#10;" strokecolor="#4579b8 [3044]"/>
                <v:line id="直接连接符 43" o:spid="_x0000_s1149" style="position:absolute;flip:x y;visibility:visible;mso-wrap-style:square" from="6984,1862" to="7008,14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0dn9cUAAADbAAAADwAAAGRycy9kb3ducmV2LnhtbESPQWvCQBSE70L/w/KE3nRj1VJS11BF&#10;pT1JrRdvj+xrEpJ9m+5uY+yv7wqCx2FmvmEWWW8a0ZHzlWUFk3ECgji3uuJCwfFrO3oB4QOyxsYy&#10;KbiQh2z5MFhgqu2ZP6k7hEJECPsUFZQhtKmUPi/JoB/bljh639YZDFG6QmqH5wg3jXxKkmdpsOK4&#10;UGJL65Ly+vBrFOjN365rfvLayI/LarOfzdGtTko9Dvu3VxCB+nAP39rvWsFsCtcv8Qf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0dn9cUAAADbAAAADwAAAAAAAAAA&#10;AAAAAAChAgAAZHJzL2Rvd25yZXYueG1sUEsFBgAAAAAEAAQA+QAAAJMDAAAAAA==&#10;" strokecolor="#4579b8 [3044]"/>
                <v:line id="直接连接符 44" o:spid="_x0000_s1150" style="position:absolute;visibility:visible;mso-wrap-style:square" from="7007,1862" to="51935,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UhsQAAADbAAAADwAAAGRycy9kb3ducmV2LnhtbESPUWsCMRCE34X+h7AF3zRXtaJXo4gg&#10;SNuX2v6A7WW9O7xszmTVs7++KRR8HGbmG2ax6lyjLhRi7dnA0zADRVx4W3Np4OtzO5iBioJssfFM&#10;Bm4UYbV86C0wt/7KH3TZS6kShGOOBiqRNtc6FhU5jEPfEifv4INDSTKU2ga8Jrhr9CjLptphzWmh&#10;wpY2FRXH/dkZOL297+LtuxnJ9Pnn9RjWs7mMozH9x279Akqok3v4v72zBiYT+PuSfoB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dNSGxAAAANsAAAAPAAAAAAAAAAAA&#10;AAAAAKECAABkcnMvZG93bnJldi54bWxQSwUGAAAAAAQABAD5AAAAkgMAAAAA&#10;" strokecolor="#4579b8 [3044]"/>
                <v:line id="直接连接符 45" o:spid="_x0000_s1151" style="position:absolute;visibility:visible;mso-wrap-style:square" from="51935,1862" to="51937,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line id="直接连接符 46" o:spid="_x0000_s1152" style="position:absolute;flip:y;visibility:visible;mso-wrap-style:square" from="13611,1862" to="1363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dDMYAAADbAAAADwAAAGRycy9kb3ducmV2LnhtbESPT2vCQBTE70K/w/IKvenGKlZiNlIK&#10;YrCg9c/B4yP7moRm36bZrUn76buC4HGYmd8wybI3tbhQ6yrLCsajCARxbnXFhYLTcTWcg3AeWWNt&#10;mRT8koNl+jBIMNa24z1dDr4QAcIuRgWl900spctLMuhGtiEO3qdtDfog20LqFrsAN7V8jqKZNFhx&#10;WCixobeS8q/Dj1GQZbzZ/PFqdx5/fK/9pHrfTrsXpZ4e+9cFCE+9v4dv7UwrmM7g+iX8AJ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qv3QzGAAAA2wAAAA8AAAAAAAAA&#10;AAAAAAAAoQIAAGRycy9kb3ducmV2LnhtbFBLBQYAAAAABAAEAPkAAACUAwAAAAA=&#10;" strokecolor="#4579b8 [3044]"/>
                <w10:anchorlock/>
              </v:group>
            </w:pict>
          </mc:Fallback>
        </mc:AlternateContent>
      </w:r>
    </w:p>
    <w:p w:rsidR="00A905A9" w:rsidRPr="00D62077" w:rsidRDefault="00A905A9" w:rsidP="00A905A9">
      <w:pPr>
        <w:jc w:val="center"/>
        <w:rPr>
          <w:b/>
          <w:sz w:val="24"/>
        </w:rPr>
      </w:pPr>
      <w:r w:rsidRPr="00D62077">
        <w:rPr>
          <w:rFonts w:hint="eastAsia"/>
          <w:b/>
          <w:sz w:val="24"/>
        </w:rPr>
        <w:t xml:space="preserve">Figure 3: </w:t>
      </w:r>
      <w:r w:rsidR="00D62077" w:rsidRPr="00D62077">
        <w:rPr>
          <w:rFonts w:hint="eastAsia"/>
          <w:b/>
          <w:sz w:val="24"/>
        </w:rPr>
        <w:t>R</w:t>
      </w:r>
      <w:r w:rsidR="00D62077" w:rsidRPr="00D62077">
        <w:rPr>
          <w:rFonts w:hint="eastAsia"/>
          <w:b/>
          <w:sz w:val="24"/>
        </w:rPr>
        <w:t>epeater system set up</w:t>
      </w:r>
      <w:r w:rsidR="00D62077" w:rsidRPr="00D62077">
        <w:rPr>
          <w:rFonts w:hint="eastAsia"/>
          <w:b/>
          <w:sz w:val="24"/>
        </w:rPr>
        <w:t xml:space="preserve"> example</w:t>
      </w:r>
    </w:p>
    <w:p w:rsidR="00AF2605" w:rsidRDefault="00A905A9" w:rsidP="00060135">
      <w:r>
        <w:rPr>
          <w:rFonts w:hint="eastAsia"/>
        </w:rPr>
        <w:t xml:space="preserve">In the </w:t>
      </w:r>
      <w:proofErr w:type="spellStart"/>
      <w:r>
        <w:rPr>
          <w:rFonts w:hint="eastAsia"/>
        </w:rPr>
        <w:t>CCSA</w:t>
      </w:r>
      <w:proofErr w:type="spellEnd"/>
      <w:r>
        <w:rPr>
          <w:rFonts w:hint="eastAsia"/>
        </w:rPr>
        <w:t xml:space="preserve"> TD-</w:t>
      </w:r>
      <w:proofErr w:type="spellStart"/>
      <w:r>
        <w:rPr>
          <w:rFonts w:hint="eastAsia"/>
        </w:rPr>
        <w:t>LTE</w:t>
      </w:r>
      <w:proofErr w:type="spellEnd"/>
      <w:r>
        <w:rPr>
          <w:rFonts w:hint="eastAsia"/>
        </w:rPr>
        <w:t xml:space="preserve"> repeater test, the signal generator 1 and signal generator 2 are </w:t>
      </w:r>
      <w:r>
        <w:t>synchronized</w:t>
      </w:r>
      <w:r>
        <w:rPr>
          <w:rFonts w:hint="eastAsia"/>
        </w:rPr>
        <w:t xml:space="preserve"> and generate DL or UL signal using the same </w:t>
      </w:r>
      <w:proofErr w:type="spellStart"/>
      <w:r>
        <w:rPr>
          <w:rFonts w:hint="eastAsia"/>
        </w:rPr>
        <w:t>TDD</w:t>
      </w:r>
      <w:proofErr w:type="spellEnd"/>
      <w:r>
        <w:rPr>
          <w:rFonts w:hint="eastAsia"/>
        </w:rPr>
        <w:t xml:space="preserve"> configuration, and there</w:t>
      </w:r>
      <w:r>
        <w:t>’</w:t>
      </w:r>
      <w:r>
        <w:rPr>
          <w:rFonts w:hint="eastAsia"/>
        </w:rPr>
        <w:t xml:space="preserve">s no detail description if the signal generator 1 and 2 should be started at the same time. In our understanding, some of the </w:t>
      </w:r>
      <w:proofErr w:type="spellStart"/>
      <w:r>
        <w:rPr>
          <w:rFonts w:hint="eastAsia"/>
        </w:rPr>
        <w:t>CCSA</w:t>
      </w:r>
      <w:proofErr w:type="spellEnd"/>
      <w:r>
        <w:rPr>
          <w:rFonts w:hint="eastAsia"/>
        </w:rPr>
        <w:t xml:space="preserve"> requirements </w:t>
      </w:r>
      <w:proofErr w:type="gramStart"/>
      <w:r>
        <w:rPr>
          <w:rFonts w:hint="eastAsia"/>
        </w:rPr>
        <w:t>needs</w:t>
      </w:r>
      <w:proofErr w:type="gramEnd"/>
      <w:r>
        <w:rPr>
          <w:rFonts w:hint="eastAsia"/>
        </w:rPr>
        <w:t xml:space="preserve"> to start both signal generators, for example the </w:t>
      </w:r>
      <w:r>
        <w:rPr>
          <w:rFonts w:hint="eastAsia"/>
          <w:lang w:val="en-US"/>
        </w:rPr>
        <w:t xml:space="preserve">switch internal requirement. Some requirement may need to start one of them, such as the OFF power level. So using the test set up in Figure 3 for conducted </w:t>
      </w:r>
      <w:proofErr w:type="spellStart"/>
      <w:r>
        <w:rPr>
          <w:rFonts w:hint="eastAsia"/>
          <w:lang w:val="en-US"/>
        </w:rPr>
        <w:t>TDD</w:t>
      </w:r>
      <w:proofErr w:type="spellEnd"/>
      <w:r>
        <w:rPr>
          <w:rFonts w:hint="eastAsia"/>
          <w:lang w:val="en-US"/>
        </w:rPr>
        <w:t xml:space="preserve"> switch time accuracy requirement is sufficient.</w:t>
      </w:r>
    </w:p>
    <w:p w:rsidR="00AF2605" w:rsidRDefault="00A905A9" w:rsidP="00060135">
      <w:r>
        <w:rPr>
          <w:rFonts w:hint="eastAsia"/>
        </w:rPr>
        <w:t>For the radiated requirements, there was a concern as following,</w:t>
      </w:r>
    </w:p>
    <w:p w:rsidR="00A905A9" w:rsidRPr="00CF1C8B" w:rsidRDefault="00A905A9" w:rsidP="00BF4CE0">
      <w:pPr>
        <w:numPr>
          <w:ilvl w:val="1"/>
          <w:numId w:val="20"/>
        </w:numPr>
        <w:rPr>
          <w:lang w:val="en-US"/>
        </w:rPr>
      </w:pPr>
      <w:r w:rsidRPr="00CF1C8B">
        <w:rPr>
          <w:lang w:val="sv-SE"/>
        </w:rPr>
        <w:t>How to specify requirement to avoid stimulus signal power being measured (for OTA) ?</w:t>
      </w:r>
    </w:p>
    <w:p w:rsidR="00A905A9" w:rsidRDefault="00A905A9" w:rsidP="00060135">
      <w:pPr>
        <w:rPr>
          <w:lang w:val="en-US"/>
        </w:rPr>
      </w:pPr>
      <w:r>
        <w:rPr>
          <w:rFonts w:hint="eastAsia"/>
          <w:lang w:val="en-US"/>
        </w:rPr>
        <w:t xml:space="preserve">In our understanding, there may be no problem for the measurement because in the real deployment, </w:t>
      </w:r>
      <w:r>
        <w:rPr>
          <w:lang w:val="en-US"/>
        </w:rPr>
        <w:t>repeater</w:t>
      </w:r>
      <w:r>
        <w:rPr>
          <w:rFonts w:hint="eastAsia"/>
          <w:lang w:val="en-US"/>
        </w:rPr>
        <w:t xml:space="preserve"> needs to communicate with both </w:t>
      </w:r>
      <w:proofErr w:type="gramStart"/>
      <w:r>
        <w:rPr>
          <w:rFonts w:hint="eastAsia"/>
          <w:lang w:val="en-US"/>
        </w:rPr>
        <w:t>donor</w:t>
      </w:r>
      <w:proofErr w:type="gramEnd"/>
      <w:r>
        <w:rPr>
          <w:rFonts w:hint="eastAsia"/>
          <w:lang w:val="en-US"/>
        </w:rPr>
        <w:t xml:space="preserve"> BS and </w:t>
      </w:r>
      <w:proofErr w:type="spellStart"/>
      <w:r>
        <w:rPr>
          <w:rFonts w:hint="eastAsia"/>
          <w:lang w:val="en-US"/>
        </w:rPr>
        <w:t>UE</w:t>
      </w:r>
      <w:proofErr w:type="spellEnd"/>
      <w:r>
        <w:rPr>
          <w:rFonts w:hint="eastAsia"/>
          <w:lang w:val="en-US"/>
        </w:rPr>
        <w:t>. So if there</w:t>
      </w:r>
      <w:r>
        <w:rPr>
          <w:lang w:val="en-US"/>
        </w:rPr>
        <w:t>’</w:t>
      </w:r>
      <w:r>
        <w:rPr>
          <w:rFonts w:hint="eastAsia"/>
          <w:lang w:val="en-US"/>
        </w:rPr>
        <w:t xml:space="preserve">s no problem for the real deployment, the measurement can also work through the set up. However, this needs the </w:t>
      </w:r>
      <w:r>
        <w:rPr>
          <w:lang w:val="en-US"/>
        </w:rPr>
        <w:t>confirmation</w:t>
      </w:r>
      <w:r>
        <w:rPr>
          <w:rFonts w:hint="eastAsia"/>
          <w:lang w:val="en-US"/>
        </w:rPr>
        <w:t xml:space="preserve"> from </w:t>
      </w:r>
      <w:proofErr w:type="spellStart"/>
      <w:r>
        <w:rPr>
          <w:rFonts w:hint="eastAsia"/>
          <w:lang w:val="en-US"/>
        </w:rPr>
        <w:t>TE</w:t>
      </w:r>
      <w:proofErr w:type="spellEnd"/>
      <w:r>
        <w:rPr>
          <w:rFonts w:hint="eastAsia"/>
          <w:lang w:val="en-US"/>
        </w:rPr>
        <w:t xml:space="preserve"> vendors. For repeater, the input signal is very weak compared with the output signal, so there may be no problem for the measurement. Therefore, </w:t>
      </w:r>
      <w:r w:rsidR="00BB2DA6">
        <w:rPr>
          <w:rFonts w:hint="eastAsia"/>
          <w:lang w:val="en-US"/>
        </w:rPr>
        <w:t>i</w:t>
      </w:r>
      <w:r w:rsidR="002600F7">
        <w:rPr>
          <w:rFonts w:hint="eastAsia"/>
          <w:lang w:val="en-US"/>
        </w:rPr>
        <w:t>f there</w:t>
      </w:r>
      <w:r w:rsidR="002600F7">
        <w:rPr>
          <w:lang w:val="en-US"/>
        </w:rPr>
        <w:t>’</w:t>
      </w:r>
      <w:r w:rsidR="00BB2DA6">
        <w:rPr>
          <w:rFonts w:hint="eastAsia"/>
          <w:lang w:val="en-US"/>
        </w:rPr>
        <w:t>re</w:t>
      </w:r>
      <w:r w:rsidR="002600F7">
        <w:rPr>
          <w:rFonts w:hint="eastAsia"/>
          <w:lang w:val="en-US"/>
        </w:rPr>
        <w:t xml:space="preserve"> no difficult issues for the test set up, </w:t>
      </w:r>
      <w:r>
        <w:rPr>
          <w:rFonts w:hint="eastAsia"/>
          <w:lang w:val="en-US"/>
        </w:rPr>
        <w:t>we think the FR2 requirement can be defined similar with conducted requirement.</w:t>
      </w:r>
    </w:p>
    <w:p w:rsidR="00A905A9" w:rsidRDefault="00B121D9" w:rsidP="00060135">
      <w:pPr>
        <w:rPr>
          <w:lang w:val="en-US"/>
        </w:rPr>
      </w:pPr>
      <w:r>
        <w:rPr>
          <w:rFonts w:hint="eastAsia"/>
          <w:lang w:val="en-US"/>
        </w:rPr>
        <w:t xml:space="preserve">Based on the above </w:t>
      </w:r>
      <w:r>
        <w:rPr>
          <w:lang w:val="en-US"/>
        </w:rPr>
        <w:t>analysis</w:t>
      </w:r>
      <w:r>
        <w:rPr>
          <w:rFonts w:hint="eastAsia"/>
          <w:lang w:val="en-US"/>
        </w:rPr>
        <w:t>, our understanding is that the requirements can be defined as Figure 1 for both conducted and radiated requirements. The detail in conformance test can be discussed later in the conformance test phase.</w:t>
      </w:r>
    </w:p>
    <w:p w:rsidR="00B121D9" w:rsidRPr="00B121D9" w:rsidRDefault="00B121D9" w:rsidP="00BF4CE0">
      <w:pPr>
        <w:pStyle w:val="afa"/>
        <w:numPr>
          <w:ilvl w:val="0"/>
          <w:numId w:val="21"/>
        </w:numPr>
        <w:ind w:firstLineChars="0"/>
        <w:rPr>
          <w:lang w:val="sv-SE"/>
        </w:rPr>
      </w:pPr>
      <w:r w:rsidRPr="00CF1C8B">
        <w:rPr>
          <w:lang w:val="sv-SE"/>
        </w:rPr>
        <w:t>Whether there is any requirement impact from the connection between DL switching occasion and UL switching occasion or can they be treated independently ?</w:t>
      </w:r>
    </w:p>
    <w:p w:rsidR="00A905A9" w:rsidRDefault="00B121D9" w:rsidP="00060135">
      <w:pPr>
        <w:rPr>
          <w:lang w:val="en-US"/>
        </w:rPr>
      </w:pPr>
      <w:r>
        <w:rPr>
          <w:rFonts w:hint="eastAsia"/>
          <w:lang w:val="en-US"/>
        </w:rPr>
        <w:t xml:space="preserve">For this requirement, our understanding is that it depends on how the repeater </w:t>
      </w:r>
      <w:r>
        <w:rPr>
          <w:lang w:val="en-US"/>
        </w:rPr>
        <w:t>synchronizes</w:t>
      </w:r>
      <w:r>
        <w:rPr>
          <w:rFonts w:hint="eastAsia"/>
          <w:lang w:val="en-US"/>
        </w:rPr>
        <w:t xml:space="preserve"> with donor BS. If the repeater </w:t>
      </w:r>
      <w:r>
        <w:rPr>
          <w:lang w:val="en-US"/>
        </w:rPr>
        <w:t>synchronizes</w:t>
      </w:r>
      <w:r>
        <w:rPr>
          <w:rFonts w:hint="eastAsia"/>
          <w:lang w:val="en-US"/>
        </w:rPr>
        <w:t xml:space="preserve"> with donor BS automatically, the DL signal generator and UL signal </w:t>
      </w:r>
      <w:r>
        <w:rPr>
          <w:lang w:val="en-US"/>
        </w:rPr>
        <w:t>generator</w:t>
      </w:r>
      <w:r>
        <w:rPr>
          <w:rFonts w:hint="eastAsia"/>
          <w:lang w:val="en-US"/>
        </w:rPr>
        <w:t xml:space="preserve"> needs to output signal with the same DL/UL configuration and they needs to be </w:t>
      </w:r>
      <w:r>
        <w:rPr>
          <w:lang w:val="en-US"/>
        </w:rPr>
        <w:t>synchronized</w:t>
      </w:r>
      <w:r>
        <w:rPr>
          <w:rFonts w:hint="eastAsia"/>
          <w:lang w:val="en-US"/>
        </w:rPr>
        <w:t xml:space="preserve"> to avoid the repeater in the wrong work mode. </w:t>
      </w:r>
      <w:r>
        <w:rPr>
          <w:lang w:val="en-US"/>
        </w:rPr>
        <w:t>T</w:t>
      </w:r>
      <w:r>
        <w:rPr>
          <w:rFonts w:hint="eastAsia"/>
          <w:lang w:val="en-US"/>
        </w:rPr>
        <w:t xml:space="preserve">he test set up is the same as Figure 3 for conducted and the radiated set up is similar for the </w:t>
      </w:r>
      <w:r>
        <w:rPr>
          <w:lang w:val="en-US"/>
        </w:rPr>
        <w:t>synchronization</w:t>
      </w:r>
      <w:r>
        <w:rPr>
          <w:rFonts w:hint="eastAsia"/>
          <w:lang w:val="en-US"/>
        </w:rPr>
        <w:t xml:space="preserve"> and DL/UL configuration is the same. For the repeater with manual or remote configuration for the </w:t>
      </w:r>
      <w:r>
        <w:rPr>
          <w:lang w:val="en-US"/>
        </w:rPr>
        <w:t>synchronization</w:t>
      </w:r>
      <w:r>
        <w:rPr>
          <w:rFonts w:hint="eastAsia"/>
          <w:lang w:val="en-US"/>
        </w:rPr>
        <w:t xml:space="preserve"> and DL/UL configuration, the DL and UL can be tested independently. So for the requirements phase, this issue can be left in the conformance test phase.</w:t>
      </w:r>
    </w:p>
    <w:p w:rsidR="00B121D9" w:rsidRPr="00B121D9" w:rsidRDefault="00B121D9" w:rsidP="00BF4CE0">
      <w:pPr>
        <w:pStyle w:val="afa"/>
        <w:numPr>
          <w:ilvl w:val="0"/>
          <w:numId w:val="21"/>
        </w:numPr>
        <w:ind w:firstLineChars="0"/>
        <w:rPr>
          <w:lang w:val="sv-SE"/>
        </w:rPr>
      </w:pPr>
      <w:r w:rsidRPr="00CF1C8B">
        <w:rPr>
          <w:lang w:val="sv-SE"/>
        </w:rPr>
        <w:t>Whether the test can be merged to other requirements such as output power, off power, EVM, etc</w:t>
      </w:r>
    </w:p>
    <w:p w:rsidR="00B121D9" w:rsidRPr="00B121D9" w:rsidRDefault="00B121D9" w:rsidP="00060135">
      <w:pPr>
        <w:rPr>
          <w:lang w:val="en-US"/>
        </w:rPr>
      </w:pPr>
      <w:r>
        <w:rPr>
          <w:rFonts w:hint="eastAsia"/>
          <w:lang w:val="en-US"/>
        </w:rPr>
        <w:lastRenderedPageBreak/>
        <w:t xml:space="preserve">Our understanding is that if the </w:t>
      </w:r>
      <w:proofErr w:type="spellStart"/>
      <w:r>
        <w:rPr>
          <w:rFonts w:hint="eastAsia"/>
          <w:lang w:val="en-US"/>
        </w:rPr>
        <w:t>TDD</w:t>
      </w:r>
      <w:proofErr w:type="spellEnd"/>
      <w:r>
        <w:rPr>
          <w:rFonts w:hint="eastAsia"/>
          <w:lang w:val="en-US"/>
        </w:rPr>
        <w:t xml:space="preserve"> switch timing requirement is defined as proposal 1 and proposal 2, the test can be merged in output power, off power and </w:t>
      </w:r>
      <w:proofErr w:type="spellStart"/>
      <w:r>
        <w:rPr>
          <w:rFonts w:hint="eastAsia"/>
          <w:lang w:val="en-US"/>
        </w:rPr>
        <w:t>EVM</w:t>
      </w:r>
      <w:proofErr w:type="spellEnd"/>
      <w:r>
        <w:rPr>
          <w:rFonts w:hint="eastAsia"/>
          <w:lang w:val="en-US"/>
        </w:rPr>
        <w:t xml:space="preserve"> measurement. If there</w:t>
      </w:r>
      <w:r>
        <w:rPr>
          <w:lang w:val="en-US"/>
        </w:rPr>
        <w:t>’</w:t>
      </w:r>
      <w:r>
        <w:rPr>
          <w:rFonts w:hint="eastAsia"/>
          <w:lang w:val="en-US"/>
        </w:rPr>
        <w:t>re other specific requirements defined, it may need specific test.</w:t>
      </w:r>
    </w:p>
    <w:p w:rsidR="00B121D9" w:rsidRPr="00B121D9" w:rsidRDefault="00B121D9" w:rsidP="00BF4CE0">
      <w:pPr>
        <w:pStyle w:val="afa"/>
        <w:numPr>
          <w:ilvl w:val="0"/>
          <w:numId w:val="21"/>
        </w:numPr>
        <w:ind w:firstLineChars="0"/>
        <w:rPr>
          <w:lang w:val="sv-SE"/>
        </w:rPr>
      </w:pPr>
      <w:r w:rsidRPr="00CF1C8B">
        <w:rPr>
          <w:lang w:val="sv-SE"/>
        </w:rPr>
        <w:t>How to name the requirement.</w:t>
      </w:r>
    </w:p>
    <w:p w:rsidR="00B121D9" w:rsidRDefault="00B121D9" w:rsidP="00060135">
      <w:pPr>
        <w:rPr>
          <w:lang w:val="en-US"/>
        </w:rPr>
      </w:pPr>
      <w:r>
        <w:rPr>
          <w:rFonts w:hint="eastAsia"/>
          <w:lang w:val="en-US"/>
        </w:rPr>
        <w:t xml:space="preserve">Our proposal is that </w:t>
      </w:r>
      <w:proofErr w:type="spellStart"/>
      <w:r>
        <w:rPr>
          <w:rFonts w:hint="eastAsia"/>
          <w:lang w:val="en-US"/>
        </w:rPr>
        <w:t>TDD</w:t>
      </w:r>
      <w:proofErr w:type="spellEnd"/>
      <w:r>
        <w:rPr>
          <w:rFonts w:hint="eastAsia"/>
          <w:lang w:val="en-US"/>
        </w:rPr>
        <w:t xml:space="preserve"> switch timing accuracy can be the name which is the same as </w:t>
      </w:r>
      <w:proofErr w:type="spellStart"/>
      <w:r>
        <w:rPr>
          <w:rFonts w:hint="eastAsia"/>
          <w:lang w:val="en-US"/>
        </w:rPr>
        <w:t>CCSA</w:t>
      </w:r>
      <w:proofErr w:type="spellEnd"/>
      <w:r>
        <w:rPr>
          <w:rFonts w:hint="eastAsia"/>
          <w:lang w:val="en-US"/>
        </w:rPr>
        <w:t xml:space="preserve"> TD-</w:t>
      </w:r>
      <w:proofErr w:type="spellStart"/>
      <w:r>
        <w:rPr>
          <w:rFonts w:hint="eastAsia"/>
          <w:lang w:val="en-US"/>
        </w:rPr>
        <w:t>LTE</w:t>
      </w:r>
      <w:proofErr w:type="spellEnd"/>
      <w:r>
        <w:rPr>
          <w:rFonts w:hint="eastAsia"/>
          <w:lang w:val="en-US"/>
        </w:rPr>
        <w:t xml:space="preserve"> repeater requirement and it</w:t>
      </w:r>
      <w:r>
        <w:rPr>
          <w:lang w:val="en-US"/>
        </w:rPr>
        <w:t>’</w:t>
      </w:r>
      <w:r>
        <w:rPr>
          <w:rFonts w:hint="eastAsia"/>
          <w:lang w:val="en-US"/>
        </w:rPr>
        <w:t>s more accurate.</w:t>
      </w:r>
    </w:p>
    <w:p w:rsidR="00B121D9" w:rsidRPr="00BB2DA6" w:rsidRDefault="00B121D9" w:rsidP="00060135">
      <w:pPr>
        <w:rPr>
          <w:b/>
          <w:lang w:val="en-US"/>
        </w:rPr>
      </w:pPr>
      <w:r w:rsidRPr="00BB2DA6">
        <w:rPr>
          <w:rFonts w:hint="eastAsia"/>
          <w:b/>
          <w:lang w:val="en-US"/>
        </w:rPr>
        <w:t>Proposal</w:t>
      </w:r>
      <w:r w:rsidR="00BB2DA6">
        <w:rPr>
          <w:rFonts w:hint="eastAsia"/>
          <w:b/>
          <w:lang w:val="en-US"/>
        </w:rPr>
        <w:t xml:space="preserve"> 3</w:t>
      </w:r>
      <w:r w:rsidRPr="00BB2DA6">
        <w:rPr>
          <w:rFonts w:hint="eastAsia"/>
          <w:b/>
          <w:lang w:val="en-US"/>
        </w:rPr>
        <w:t xml:space="preserve">: </w:t>
      </w:r>
      <w:proofErr w:type="spellStart"/>
      <w:r w:rsidR="00BB2DA6" w:rsidRPr="00BB2DA6">
        <w:rPr>
          <w:rFonts w:hint="eastAsia"/>
          <w:b/>
          <w:lang w:val="en-US"/>
        </w:rPr>
        <w:t>TDD</w:t>
      </w:r>
      <w:proofErr w:type="spellEnd"/>
      <w:r w:rsidR="00BB2DA6" w:rsidRPr="00BB2DA6">
        <w:rPr>
          <w:rFonts w:hint="eastAsia"/>
          <w:b/>
          <w:lang w:val="en-US"/>
        </w:rPr>
        <w:t xml:space="preserve"> switch timing accuracy</w:t>
      </w:r>
      <w:r w:rsidR="00BB2DA6" w:rsidRPr="00BB2DA6">
        <w:rPr>
          <w:rFonts w:hint="eastAsia"/>
          <w:b/>
          <w:lang w:val="en-US"/>
        </w:rPr>
        <w:t xml:space="preserve"> is the name of the </w:t>
      </w:r>
      <w:r w:rsidR="00BB2DA6" w:rsidRPr="00BB2DA6">
        <w:rPr>
          <w:b/>
          <w:lang w:val="en-US"/>
        </w:rPr>
        <w:t>requirement</w:t>
      </w:r>
      <w:r w:rsidR="00BB2DA6" w:rsidRPr="00BB2DA6">
        <w:rPr>
          <w:rFonts w:hint="eastAsia"/>
          <w:b/>
          <w:lang w:val="en-US"/>
        </w:rPr>
        <w:t>.</w:t>
      </w:r>
    </w:p>
    <w:p w:rsidR="00B121D9" w:rsidRPr="00B121D9" w:rsidRDefault="00B121D9" w:rsidP="00BF4CE0">
      <w:pPr>
        <w:pStyle w:val="afa"/>
        <w:numPr>
          <w:ilvl w:val="0"/>
          <w:numId w:val="21"/>
        </w:numPr>
        <w:ind w:firstLineChars="0"/>
        <w:rPr>
          <w:lang w:val="en-US"/>
        </w:rPr>
      </w:pPr>
      <w:r>
        <w:rPr>
          <w:rFonts w:hint="eastAsia"/>
          <w:lang w:val="en-US"/>
        </w:rPr>
        <w:t>Other issues</w:t>
      </w:r>
    </w:p>
    <w:p w:rsidR="00A905A9" w:rsidRDefault="00A905A9" w:rsidP="00060135">
      <w:pPr>
        <w:rPr>
          <w:lang w:val="en-US"/>
        </w:rPr>
      </w:pPr>
      <w:r>
        <w:rPr>
          <w:rFonts w:hint="eastAsia"/>
          <w:lang w:val="en-US"/>
        </w:rPr>
        <w:t>There</w:t>
      </w:r>
      <w:r>
        <w:rPr>
          <w:lang w:val="en-US"/>
        </w:rPr>
        <w:t>’</w:t>
      </w:r>
      <w:r>
        <w:rPr>
          <w:rFonts w:hint="eastAsia"/>
          <w:lang w:val="en-US"/>
        </w:rPr>
        <w:t>re dynamic range</w:t>
      </w:r>
      <w:r w:rsidR="00DC4291">
        <w:rPr>
          <w:rFonts w:hint="eastAsia"/>
          <w:lang w:val="en-US"/>
        </w:rPr>
        <w:t xml:space="preserve"> and</w:t>
      </w:r>
      <w:r w:rsidR="00553DBD">
        <w:rPr>
          <w:rFonts w:hint="eastAsia"/>
          <w:lang w:val="en-US"/>
        </w:rPr>
        <w:t xml:space="preserve"> </w:t>
      </w:r>
      <w:r w:rsidR="00DC4291">
        <w:rPr>
          <w:rFonts w:hint="eastAsia"/>
          <w:lang w:val="en-US"/>
        </w:rPr>
        <w:t xml:space="preserve">DL/UL configuration capability </w:t>
      </w:r>
      <w:r w:rsidR="00553DBD">
        <w:rPr>
          <w:rFonts w:hint="eastAsia"/>
          <w:lang w:val="en-US"/>
        </w:rPr>
        <w:t>requirement</w:t>
      </w:r>
      <w:r>
        <w:rPr>
          <w:rFonts w:hint="eastAsia"/>
          <w:lang w:val="en-US"/>
        </w:rPr>
        <w:t xml:space="preserve"> for the </w:t>
      </w:r>
      <w:proofErr w:type="spellStart"/>
      <w:r>
        <w:rPr>
          <w:rFonts w:hint="eastAsia"/>
          <w:lang w:val="en-US"/>
        </w:rPr>
        <w:t>TDD</w:t>
      </w:r>
      <w:proofErr w:type="spellEnd"/>
      <w:r>
        <w:rPr>
          <w:rFonts w:hint="eastAsia"/>
          <w:lang w:val="en-US"/>
        </w:rPr>
        <w:t xml:space="preserve"> </w:t>
      </w:r>
      <w:r w:rsidR="00553DBD">
        <w:rPr>
          <w:lang w:val="en-US"/>
        </w:rPr>
        <w:t>switch</w:t>
      </w:r>
      <w:r w:rsidR="00553DBD">
        <w:rPr>
          <w:rFonts w:hint="eastAsia"/>
          <w:lang w:val="en-US"/>
        </w:rPr>
        <w:t xml:space="preserve">ing </w:t>
      </w:r>
      <w:r w:rsidR="00DC4291">
        <w:rPr>
          <w:rFonts w:hint="eastAsia"/>
          <w:lang w:val="en-US"/>
        </w:rPr>
        <w:t xml:space="preserve">in </w:t>
      </w:r>
      <w:proofErr w:type="spellStart"/>
      <w:r w:rsidR="00DC4291">
        <w:rPr>
          <w:rFonts w:hint="eastAsia"/>
          <w:lang w:val="en-US"/>
        </w:rPr>
        <w:t>CCSA</w:t>
      </w:r>
      <w:proofErr w:type="spellEnd"/>
      <w:r w:rsidR="00DC4291">
        <w:rPr>
          <w:rFonts w:hint="eastAsia"/>
          <w:lang w:val="en-US"/>
        </w:rPr>
        <w:t xml:space="preserve"> TD-</w:t>
      </w:r>
      <w:proofErr w:type="spellStart"/>
      <w:r w:rsidR="00DC4291">
        <w:rPr>
          <w:rFonts w:hint="eastAsia"/>
          <w:lang w:val="en-US"/>
        </w:rPr>
        <w:t>LTE</w:t>
      </w:r>
      <w:proofErr w:type="spellEnd"/>
      <w:r w:rsidR="00DC4291">
        <w:rPr>
          <w:rFonts w:hint="eastAsia"/>
          <w:lang w:val="en-US"/>
        </w:rPr>
        <w:t xml:space="preserve"> repeater requirement</w:t>
      </w:r>
      <w:r w:rsidR="00B121D9">
        <w:rPr>
          <w:rFonts w:hint="eastAsia"/>
          <w:lang w:val="en-US"/>
        </w:rPr>
        <w:t xml:space="preserve">. The dynamic range requirement is defined as </w:t>
      </w:r>
      <w:proofErr w:type="spellStart"/>
      <w:r w:rsidR="00B121D9">
        <w:rPr>
          <w:rFonts w:hint="eastAsia"/>
          <w:lang w:val="en-US"/>
        </w:rPr>
        <w:t>TDD</w:t>
      </w:r>
      <w:proofErr w:type="spellEnd"/>
      <w:r w:rsidR="00B121D9">
        <w:rPr>
          <w:rFonts w:hint="eastAsia"/>
          <w:lang w:val="en-US"/>
        </w:rPr>
        <w:t xml:space="preserve"> switching can work properly in the input level dynamic range of 35 dB (maximum input level -25 dB to + 10 dB). The </w:t>
      </w:r>
      <w:proofErr w:type="spellStart"/>
      <w:r w:rsidR="00B121D9">
        <w:rPr>
          <w:rFonts w:hint="eastAsia"/>
          <w:lang w:val="en-US"/>
        </w:rPr>
        <w:t>TDD</w:t>
      </w:r>
      <w:proofErr w:type="spellEnd"/>
      <w:r w:rsidR="00B121D9">
        <w:rPr>
          <w:rFonts w:hint="eastAsia"/>
          <w:lang w:val="en-US"/>
        </w:rPr>
        <w:t xml:space="preserve"> switch with different DL/UL configuration capability is defined that </w:t>
      </w:r>
      <w:proofErr w:type="spellStart"/>
      <w:r w:rsidR="00B121D9">
        <w:rPr>
          <w:rFonts w:hint="eastAsia"/>
          <w:lang w:val="en-US"/>
        </w:rPr>
        <w:t>TDD</w:t>
      </w:r>
      <w:proofErr w:type="spellEnd"/>
      <w:r w:rsidR="00B121D9">
        <w:rPr>
          <w:rFonts w:hint="eastAsia"/>
          <w:lang w:val="en-US"/>
        </w:rPr>
        <w:t xml:space="preserve"> </w:t>
      </w:r>
      <w:proofErr w:type="gramStart"/>
      <w:r w:rsidR="00B121D9">
        <w:rPr>
          <w:rFonts w:hint="eastAsia"/>
          <w:lang w:val="en-US"/>
        </w:rPr>
        <w:t>switch</w:t>
      </w:r>
      <w:proofErr w:type="gramEnd"/>
      <w:r w:rsidR="00B121D9">
        <w:rPr>
          <w:rFonts w:hint="eastAsia"/>
          <w:lang w:val="en-US"/>
        </w:rPr>
        <w:t xml:space="preserve"> can work properly for </w:t>
      </w:r>
      <w:r w:rsidR="00B121D9">
        <w:rPr>
          <w:lang w:val="en-US"/>
        </w:rPr>
        <w:t xml:space="preserve">different </w:t>
      </w:r>
      <w:r w:rsidR="00B121D9">
        <w:rPr>
          <w:rFonts w:hint="eastAsia"/>
          <w:lang w:val="en-US"/>
        </w:rPr>
        <w:t xml:space="preserve">DL/UL configuration. For the two </w:t>
      </w:r>
      <w:proofErr w:type="spellStart"/>
      <w:r w:rsidR="00B121D9">
        <w:rPr>
          <w:rFonts w:hint="eastAsia"/>
          <w:lang w:val="en-US"/>
        </w:rPr>
        <w:t>requriements</w:t>
      </w:r>
      <w:proofErr w:type="spellEnd"/>
      <w:r w:rsidR="00B121D9">
        <w:rPr>
          <w:rFonts w:hint="eastAsia"/>
          <w:lang w:val="en-US"/>
        </w:rPr>
        <w:t xml:space="preserve">, we think different DL/UL </w:t>
      </w:r>
      <w:r w:rsidR="00B121D9">
        <w:rPr>
          <w:lang w:val="en-US"/>
        </w:rPr>
        <w:t>configuration</w:t>
      </w:r>
      <w:r w:rsidR="00B121D9">
        <w:rPr>
          <w:rFonts w:hint="eastAsia"/>
          <w:lang w:val="en-US"/>
        </w:rPr>
        <w:t xml:space="preserve"> capability can be tested in the other requirements, such as the </w:t>
      </w:r>
      <w:proofErr w:type="spellStart"/>
      <w:r w:rsidR="00B121D9">
        <w:rPr>
          <w:rFonts w:hint="eastAsia"/>
          <w:lang w:val="en-US"/>
        </w:rPr>
        <w:t>timng</w:t>
      </w:r>
      <w:proofErr w:type="spellEnd"/>
      <w:r w:rsidR="00B121D9">
        <w:rPr>
          <w:rFonts w:hint="eastAsia"/>
          <w:lang w:val="en-US"/>
        </w:rPr>
        <w:t xml:space="preserve"> accuracy requirement. For the dynamic range requirement, we think it may be considered by the NR repeater. What</w:t>
      </w:r>
      <w:r w:rsidR="00B121D9">
        <w:rPr>
          <w:lang w:val="en-US"/>
        </w:rPr>
        <w:t>’</w:t>
      </w:r>
      <w:r w:rsidR="00B121D9">
        <w:rPr>
          <w:rFonts w:hint="eastAsia"/>
          <w:lang w:val="en-US"/>
        </w:rPr>
        <w:t xml:space="preserve">s the exact dynamic </w:t>
      </w:r>
      <w:proofErr w:type="gramStart"/>
      <w:r w:rsidR="00B121D9">
        <w:rPr>
          <w:rFonts w:hint="eastAsia"/>
          <w:lang w:val="en-US"/>
        </w:rPr>
        <w:t>range,</w:t>
      </w:r>
      <w:proofErr w:type="gramEnd"/>
      <w:r w:rsidR="00B121D9">
        <w:rPr>
          <w:rFonts w:hint="eastAsia"/>
          <w:lang w:val="en-US"/>
        </w:rPr>
        <w:t xml:space="preserve"> can be discussed further.</w:t>
      </w:r>
    </w:p>
    <w:p w:rsidR="00B121D9" w:rsidRPr="00D95D08" w:rsidRDefault="00B121D9" w:rsidP="00060135">
      <w:pPr>
        <w:rPr>
          <w:b/>
          <w:lang w:val="en-US"/>
        </w:rPr>
      </w:pPr>
      <w:r w:rsidRPr="00D95D08">
        <w:rPr>
          <w:rFonts w:hint="eastAsia"/>
          <w:b/>
          <w:lang w:val="en-US"/>
        </w:rPr>
        <w:t>Proposal</w:t>
      </w:r>
      <w:r w:rsidR="00105B85">
        <w:rPr>
          <w:rFonts w:hint="eastAsia"/>
          <w:b/>
          <w:lang w:val="en-US"/>
        </w:rPr>
        <w:t xml:space="preserve"> </w:t>
      </w:r>
      <w:r w:rsidR="00BB2DA6">
        <w:rPr>
          <w:rFonts w:hint="eastAsia"/>
          <w:b/>
          <w:lang w:val="en-US"/>
        </w:rPr>
        <w:t>4</w:t>
      </w:r>
      <w:r w:rsidRPr="00D95D08">
        <w:rPr>
          <w:rFonts w:hint="eastAsia"/>
          <w:b/>
          <w:lang w:val="en-US"/>
        </w:rPr>
        <w:t xml:space="preserve">: </w:t>
      </w:r>
      <w:r w:rsidR="00D95D08" w:rsidRPr="00D95D08">
        <w:rPr>
          <w:rFonts w:hint="eastAsia"/>
          <w:b/>
          <w:lang w:val="en-US"/>
        </w:rPr>
        <w:t xml:space="preserve">Dynamic range for the </w:t>
      </w:r>
      <w:proofErr w:type="spellStart"/>
      <w:r w:rsidR="00D95D08" w:rsidRPr="00D95D08">
        <w:rPr>
          <w:rFonts w:hint="eastAsia"/>
          <w:b/>
          <w:lang w:val="en-US"/>
        </w:rPr>
        <w:t>TDD</w:t>
      </w:r>
      <w:proofErr w:type="spellEnd"/>
      <w:r w:rsidR="00D95D08" w:rsidRPr="00D95D08">
        <w:rPr>
          <w:rFonts w:hint="eastAsia"/>
          <w:b/>
          <w:lang w:val="en-US"/>
        </w:rPr>
        <w:t xml:space="preserve"> time accuracy requirement is defined, [35] dB range as </w:t>
      </w:r>
      <w:proofErr w:type="spellStart"/>
      <w:r w:rsidR="00D95D08" w:rsidRPr="00D95D08">
        <w:rPr>
          <w:rFonts w:hint="eastAsia"/>
          <w:b/>
          <w:lang w:val="en-US"/>
        </w:rPr>
        <w:t>CCSA</w:t>
      </w:r>
      <w:proofErr w:type="spellEnd"/>
      <w:r w:rsidR="00D95D08" w:rsidRPr="00D95D08">
        <w:rPr>
          <w:rFonts w:hint="eastAsia"/>
          <w:b/>
          <w:lang w:val="en-US"/>
        </w:rPr>
        <w:t xml:space="preserve"> TD-</w:t>
      </w:r>
      <w:proofErr w:type="spellStart"/>
      <w:r w:rsidR="00D95D08" w:rsidRPr="00D95D08">
        <w:rPr>
          <w:rFonts w:hint="eastAsia"/>
          <w:b/>
          <w:lang w:val="en-US"/>
        </w:rPr>
        <w:t>LTE</w:t>
      </w:r>
      <w:proofErr w:type="spellEnd"/>
      <w:r w:rsidR="00D95D08" w:rsidRPr="00D95D08">
        <w:rPr>
          <w:rFonts w:hint="eastAsia"/>
          <w:b/>
          <w:lang w:val="en-US"/>
        </w:rPr>
        <w:t xml:space="preserve"> is considered.</w:t>
      </w:r>
    </w:p>
    <w:p w:rsidR="00D95D08" w:rsidRPr="00D95D08" w:rsidRDefault="00D95D08" w:rsidP="00060135">
      <w:pPr>
        <w:rPr>
          <w:b/>
          <w:lang w:val="en-US"/>
        </w:rPr>
      </w:pPr>
      <w:r w:rsidRPr="00D95D08">
        <w:rPr>
          <w:rFonts w:hint="eastAsia"/>
          <w:b/>
          <w:lang w:val="en-US"/>
        </w:rPr>
        <w:t>Proposal</w:t>
      </w:r>
      <w:r w:rsidR="00105B85">
        <w:rPr>
          <w:rFonts w:hint="eastAsia"/>
          <w:b/>
          <w:lang w:val="en-US"/>
        </w:rPr>
        <w:t xml:space="preserve"> </w:t>
      </w:r>
      <w:r w:rsidR="00BB2DA6">
        <w:rPr>
          <w:rFonts w:hint="eastAsia"/>
          <w:b/>
          <w:lang w:val="en-US"/>
        </w:rPr>
        <w:t>5</w:t>
      </w:r>
      <w:r w:rsidRPr="00D95D08">
        <w:rPr>
          <w:rFonts w:hint="eastAsia"/>
          <w:b/>
          <w:lang w:val="en-US"/>
        </w:rPr>
        <w:t xml:space="preserve">: Different DL/UL configuration capability can be merged to the </w:t>
      </w:r>
      <w:proofErr w:type="spellStart"/>
      <w:r w:rsidRPr="00D95D08">
        <w:rPr>
          <w:rFonts w:hint="eastAsia"/>
          <w:b/>
          <w:lang w:val="en-US"/>
        </w:rPr>
        <w:t>TDD</w:t>
      </w:r>
      <w:proofErr w:type="spellEnd"/>
      <w:r w:rsidRPr="00D95D08">
        <w:rPr>
          <w:rFonts w:hint="eastAsia"/>
          <w:b/>
          <w:lang w:val="en-US"/>
        </w:rPr>
        <w:t xml:space="preserve"> time accuracy requirement.</w:t>
      </w:r>
    </w:p>
    <w:p w:rsidR="006C2849" w:rsidRDefault="00060135" w:rsidP="006C2849">
      <w:pPr>
        <w:pStyle w:val="2"/>
        <w:numPr>
          <w:ilvl w:val="1"/>
          <w:numId w:val="4"/>
        </w:numPr>
        <w:rPr>
          <w:sz w:val="24"/>
        </w:rPr>
      </w:pPr>
      <w:r>
        <w:rPr>
          <w:rFonts w:hint="eastAsia"/>
          <w:sz w:val="24"/>
        </w:rPr>
        <w:t>Group delay</w:t>
      </w:r>
    </w:p>
    <w:p w:rsidR="00A44BD7" w:rsidRPr="00A44BD7" w:rsidRDefault="00A44BD7" w:rsidP="00A44BD7">
      <w:r>
        <w:rPr>
          <w:rFonts w:hint="eastAsia"/>
        </w:rPr>
        <w:t xml:space="preserve">The </w:t>
      </w:r>
      <w:proofErr w:type="spellStart"/>
      <w:r>
        <w:rPr>
          <w:rFonts w:hint="eastAsia"/>
        </w:rPr>
        <w:t>WF</w:t>
      </w:r>
      <w:proofErr w:type="spellEnd"/>
      <w:r>
        <w:rPr>
          <w:rFonts w:hint="eastAsia"/>
        </w:rPr>
        <w:t xml:space="preserve"> in last meeting listed the issues for group delay as following,</w:t>
      </w:r>
    </w:p>
    <w:p w:rsidR="003D7B9F" w:rsidRPr="00A44BD7" w:rsidRDefault="00BF4CE0" w:rsidP="00BF4CE0">
      <w:pPr>
        <w:pStyle w:val="afa"/>
        <w:numPr>
          <w:ilvl w:val="0"/>
          <w:numId w:val="23"/>
        </w:numPr>
        <w:ind w:firstLineChars="0"/>
        <w:rPr>
          <w:lang w:val="en-US"/>
        </w:rPr>
      </w:pPr>
      <w:r w:rsidRPr="00A44BD7">
        <w:rPr>
          <w:lang w:val="en-US"/>
        </w:rPr>
        <w:t>Is a</w:t>
      </w:r>
      <w:r w:rsidR="00A44BD7" w:rsidRPr="00A44BD7">
        <w:rPr>
          <w:lang w:val="en-US"/>
        </w:rPr>
        <w:t xml:space="preserve"> group delay requirement needed</w:t>
      </w:r>
      <w:r w:rsidRPr="00A44BD7">
        <w:rPr>
          <w:lang w:val="en-US"/>
        </w:rPr>
        <w:t>?</w:t>
      </w:r>
    </w:p>
    <w:p w:rsidR="003D7B9F" w:rsidRPr="00A44BD7" w:rsidRDefault="00BF4CE0" w:rsidP="00BF4CE0">
      <w:pPr>
        <w:pStyle w:val="afa"/>
        <w:numPr>
          <w:ilvl w:val="0"/>
          <w:numId w:val="24"/>
        </w:numPr>
        <w:ind w:firstLineChars="0"/>
        <w:rPr>
          <w:lang w:val="en-US"/>
        </w:rPr>
      </w:pPr>
      <w:r w:rsidRPr="00A44BD7">
        <w:rPr>
          <w:lang w:val="en-US"/>
        </w:rPr>
        <w:t>Would a group delay requirement or excessively long group delay constrain certain implementations or deployments?</w:t>
      </w:r>
    </w:p>
    <w:p w:rsidR="003D7B9F" w:rsidRPr="00A44BD7" w:rsidRDefault="00BF4CE0" w:rsidP="00BF4CE0">
      <w:pPr>
        <w:pStyle w:val="afa"/>
        <w:numPr>
          <w:ilvl w:val="0"/>
          <w:numId w:val="24"/>
        </w:numPr>
        <w:ind w:firstLineChars="0"/>
        <w:rPr>
          <w:lang w:val="en-US"/>
        </w:rPr>
      </w:pPr>
      <w:r w:rsidRPr="00A44BD7">
        <w:rPr>
          <w:lang w:val="en-US"/>
        </w:rPr>
        <w:t>Should a group delay requirement apply only to an integrated repeater?</w:t>
      </w:r>
    </w:p>
    <w:p w:rsidR="00A44BD7" w:rsidRDefault="006A1DA8" w:rsidP="00D95EA6">
      <w:pPr>
        <w:rPr>
          <w:lang w:val="en-US"/>
        </w:rPr>
      </w:pPr>
      <w:r w:rsidRPr="006A1DA8">
        <w:rPr>
          <w:rFonts w:hint="eastAsia"/>
          <w:lang w:val="en-US"/>
        </w:rPr>
        <w:t>T</w:t>
      </w:r>
      <w:r>
        <w:rPr>
          <w:rFonts w:hint="eastAsia"/>
          <w:lang w:val="en-US"/>
        </w:rPr>
        <w:t>here</w:t>
      </w:r>
      <w:r>
        <w:rPr>
          <w:lang w:val="en-US"/>
        </w:rPr>
        <w:t>’</w:t>
      </w:r>
      <w:r>
        <w:rPr>
          <w:rFonts w:hint="eastAsia"/>
          <w:lang w:val="en-US"/>
        </w:rPr>
        <w:t xml:space="preserve">re group delay requirement in the </w:t>
      </w:r>
      <w:proofErr w:type="spellStart"/>
      <w:r>
        <w:rPr>
          <w:rFonts w:hint="eastAsia"/>
          <w:lang w:val="en-US"/>
        </w:rPr>
        <w:t>CCSA</w:t>
      </w:r>
      <w:proofErr w:type="spellEnd"/>
      <w:r>
        <w:rPr>
          <w:rFonts w:hint="eastAsia"/>
          <w:lang w:val="en-US"/>
        </w:rPr>
        <w:t xml:space="preserve"> TD-</w:t>
      </w:r>
      <w:proofErr w:type="spellStart"/>
      <w:r>
        <w:rPr>
          <w:rFonts w:hint="eastAsia"/>
          <w:lang w:val="en-US"/>
        </w:rPr>
        <w:t>LTE</w:t>
      </w:r>
      <w:proofErr w:type="spellEnd"/>
      <w:r>
        <w:rPr>
          <w:rFonts w:hint="eastAsia"/>
          <w:lang w:val="en-US"/>
        </w:rPr>
        <w:t xml:space="preserve"> repeater requirements. The requirement includes two aspects.</w:t>
      </w:r>
    </w:p>
    <w:p w:rsidR="006A1DA8" w:rsidRDefault="006A1DA8" w:rsidP="00BF4CE0">
      <w:pPr>
        <w:pStyle w:val="afa"/>
        <w:numPr>
          <w:ilvl w:val="0"/>
          <w:numId w:val="25"/>
        </w:numPr>
        <w:ind w:firstLineChars="0"/>
        <w:rPr>
          <w:lang w:val="en-US"/>
        </w:rPr>
      </w:pPr>
      <w:r>
        <w:rPr>
          <w:rFonts w:hint="eastAsia"/>
          <w:lang w:val="en-US"/>
        </w:rPr>
        <w:t xml:space="preserve">The group delay for DL and UL is </w:t>
      </w:r>
      <w:r>
        <w:rPr>
          <w:rFonts w:ascii="宋体" w:hAnsi="宋体" w:hint="eastAsia"/>
          <w:lang w:val="en-US"/>
        </w:rPr>
        <w:t>≤</w:t>
      </w:r>
      <w:r>
        <w:rPr>
          <w:rFonts w:hint="eastAsia"/>
          <w:lang w:val="en-US"/>
        </w:rPr>
        <w:t xml:space="preserve"> 9us.</w:t>
      </w:r>
    </w:p>
    <w:p w:rsidR="006A1DA8" w:rsidRDefault="006A1DA8" w:rsidP="00BF4CE0">
      <w:pPr>
        <w:pStyle w:val="afa"/>
        <w:numPr>
          <w:ilvl w:val="0"/>
          <w:numId w:val="25"/>
        </w:numPr>
        <w:ind w:firstLineChars="0"/>
        <w:rPr>
          <w:lang w:val="en-US"/>
        </w:rPr>
      </w:pPr>
      <w:r>
        <w:rPr>
          <w:rFonts w:hint="eastAsia"/>
          <w:lang w:val="en-US"/>
        </w:rPr>
        <w:t xml:space="preserve">The difference between DL group delay and UL group delay is </w:t>
      </w:r>
      <w:r>
        <w:rPr>
          <w:rFonts w:ascii="宋体" w:hAnsi="宋体" w:hint="eastAsia"/>
          <w:lang w:val="en-US"/>
        </w:rPr>
        <w:t>≤</w:t>
      </w:r>
      <w:r>
        <w:rPr>
          <w:rFonts w:hint="eastAsia"/>
          <w:lang w:val="en-US"/>
        </w:rPr>
        <w:t xml:space="preserve"> 1us.</w:t>
      </w:r>
    </w:p>
    <w:p w:rsidR="006A1DA8" w:rsidRDefault="005E09D7" w:rsidP="006A1DA8">
      <w:pPr>
        <w:rPr>
          <w:lang w:val="en-US"/>
        </w:rPr>
      </w:pPr>
      <w:r>
        <w:rPr>
          <w:rFonts w:hint="eastAsia"/>
          <w:lang w:val="en-US"/>
        </w:rPr>
        <w:t xml:space="preserve">Our understanding is that the group delay </w:t>
      </w:r>
      <w:r>
        <w:rPr>
          <w:lang w:val="en-US"/>
        </w:rPr>
        <w:t>definitely</w:t>
      </w:r>
      <w:r>
        <w:rPr>
          <w:rFonts w:hint="eastAsia"/>
          <w:lang w:val="en-US"/>
        </w:rPr>
        <w:t xml:space="preserve"> impact the deployment that the long group delay brings some constrains to the deployment. And the DL/UL group delay should be limited to some level in order that the </w:t>
      </w:r>
      <w:proofErr w:type="spellStart"/>
      <w:r>
        <w:rPr>
          <w:rFonts w:hint="eastAsia"/>
          <w:lang w:val="en-US"/>
        </w:rPr>
        <w:t>TDD</w:t>
      </w:r>
      <w:proofErr w:type="spellEnd"/>
      <w:r>
        <w:rPr>
          <w:rFonts w:hint="eastAsia"/>
          <w:lang w:val="en-US"/>
        </w:rPr>
        <w:t xml:space="preserve"> reciprocity can be </w:t>
      </w:r>
      <w:r>
        <w:rPr>
          <w:lang w:val="en-US"/>
        </w:rPr>
        <w:t>maintained</w:t>
      </w:r>
      <w:r>
        <w:rPr>
          <w:rFonts w:hint="eastAsia"/>
          <w:lang w:val="en-US"/>
        </w:rPr>
        <w:t xml:space="preserve"> after the repeater is deployed between the donor BS and </w:t>
      </w:r>
      <w:proofErr w:type="spellStart"/>
      <w:r>
        <w:rPr>
          <w:rFonts w:hint="eastAsia"/>
          <w:lang w:val="en-US"/>
        </w:rPr>
        <w:t>UE</w:t>
      </w:r>
      <w:proofErr w:type="spellEnd"/>
      <w:r>
        <w:rPr>
          <w:rFonts w:hint="eastAsia"/>
          <w:lang w:val="en-US"/>
        </w:rPr>
        <w:t xml:space="preserve">. However, as the repeater architecture is relatively simpler than BS, our understanding is that the group delay difference between the different implementations may not be very large. So this performance can be left to </w:t>
      </w:r>
      <w:r>
        <w:rPr>
          <w:lang w:val="en-US"/>
        </w:rPr>
        <w:t>implementation</w:t>
      </w:r>
      <w:r>
        <w:rPr>
          <w:rFonts w:hint="eastAsia"/>
          <w:lang w:val="en-US"/>
        </w:rPr>
        <w:t>.</w:t>
      </w:r>
    </w:p>
    <w:p w:rsidR="000D0D59" w:rsidRPr="000D0D59" w:rsidRDefault="000D0D59" w:rsidP="006A1DA8">
      <w:pPr>
        <w:rPr>
          <w:b/>
          <w:lang w:val="en-US"/>
        </w:rPr>
      </w:pPr>
      <w:r w:rsidRPr="000D0D59">
        <w:rPr>
          <w:rFonts w:hint="eastAsia"/>
          <w:b/>
          <w:lang w:val="en-US"/>
        </w:rPr>
        <w:t>Proposal</w:t>
      </w:r>
      <w:r w:rsidR="00BB2DA6">
        <w:rPr>
          <w:rFonts w:hint="eastAsia"/>
          <w:b/>
          <w:lang w:val="en-US"/>
        </w:rPr>
        <w:t xml:space="preserve"> 6</w:t>
      </w:r>
      <w:r w:rsidRPr="000D0D59">
        <w:rPr>
          <w:rFonts w:hint="eastAsia"/>
          <w:b/>
          <w:lang w:val="en-US"/>
        </w:rPr>
        <w:t xml:space="preserve">: No group delay requirement is defined for NR </w:t>
      </w:r>
      <w:proofErr w:type="spellStart"/>
      <w:r w:rsidRPr="000D0D59">
        <w:rPr>
          <w:rFonts w:hint="eastAsia"/>
          <w:b/>
          <w:lang w:val="en-US"/>
        </w:rPr>
        <w:t>TDD</w:t>
      </w:r>
      <w:proofErr w:type="spellEnd"/>
      <w:r w:rsidRPr="000D0D59">
        <w:rPr>
          <w:rFonts w:hint="eastAsia"/>
          <w:b/>
          <w:lang w:val="en-US"/>
        </w:rPr>
        <w:t xml:space="preserve"> repeater.</w:t>
      </w:r>
      <w:r w:rsidR="007E7C9F">
        <w:rPr>
          <w:rFonts w:hint="eastAsia"/>
          <w:b/>
          <w:lang w:val="en-US"/>
        </w:rPr>
        <w:t xml:space="preserve"> </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44A56" w:rsidRDefault="000D0D59" w:rsidP="002F54E0">
      <w:pPr>
        <w:rPr>
          <w:color w:val="000000" w:themeColor="text1"/>
          <w:sz w:val="20"/>
          <w:lang w:val="en-US"/>
        </w:rPr>
      </w:pPr>
      <w:r w:rsidRPr="000D0D59">
        <w:rPr>
          <w:rFonts w:hint="eastAsia"/>
          <w:color w:val="000000" w:themeColor="text1"/>
          <w:sz w:val="20"/>
          <w:lang w:val="en-US"/>
        </w:rPr>
        <w:t xml:space="preserve">This contribution provides </w:t>
      </w:r>
      <w:r>
        <w:rPr>
          <w:rFonts w:hint="eastAsia"/>
          <w:color w:val="000000" w:themeColor="text1"/>
          <w:sz w:val="20"/>
          <w:lang w:val="en-US"/>
        </w:rPr>
        <w:t xml:space="preserve">our views on the requirements for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repeater, the followings are proposed,</w:t>
      </w:r>
    </w:p>
    <w:p w:rsidR="00BB2DA6" w:rsidRPr="00D62077" w:rsidRDefault="00BB2DA6" w:rsidP="00BB2DA6">
      <w:pPr>
        <w:rPr>
          <w:b/>
        </w:rPr>
      </w:pPr>
      <w:r w:rsidRPr="00D62077">
        <w:rPr>
          <w:rFonts w:hint="eastAsia"/>
          <w:b/>
        </w:rPr>
        <w:t xml:space="preserve">Proposal 1: The </w:t>
      </w:r>
      <w:proofErr w:type="spellStart"/>
      <w:r w:rsidRPr="00D62077">
        <w:rPr>
          <w:rFonts w:hint="eastAsia"/>
          <w:b/>
        </w:rPr>
        <w:t>TDD</w:t>
      </w:r>
      <w:proofErr w:type="spellEnd"/>
      <w:r w:rsidRPr="00D62077">
        <w:rPr>
          <w:rFonts w:hint="eastAsia"/>
          <w:b/>
        </w:rPr>
        <w:t xml:space="preserve"> repeater requirements can be defined as </w:t>
      </w:r>
      <w:proofErr w:type="spellStart"/>
      <w:r w:rsidRPr="00D62077">
        <w:rPr>
          <w:rFonts w:hint="eastAsia"/>
          <w:b/>
        </w:rPr>
        <w:t>EVM</w:t>
      </w:r>
      <w:proofErr w:type="spellEnd"/>
      <w:r w:rsidRPr="00D62077">
        <w:rPr>
          <w:rFonts w:hint="eastAsia"/>
          <w:b/>
        </w:rPr>
        <w:t xml:space="preserve"> and OFF power level for both DL and UL.</w:t>
      </w:r>
    </w:p>
    <w:p w:rsidR="00BB2DA6" w:rsidRPr="00D62077" w:rsidRDefault="00BB2DA6" w:rsidP="00BB2DA6">
      <w:pPr>
        <w:rPr>
          <w:b/>
        </w:rPr>
      </w:pPr>
      <w:r w:rsidRPr="00D62077">
        <w:rPr>
          <w:rFonts w:hint="eastAsia"/>
          <w:b/>
        </w:rPr>
        <w:t>Proposal 2</w:t>
      </w:r>
      <w:r w:rsidRPr="00D62077">
        <w:rPr>
          <w:b/>
        </w:rPr>
        <w:t>:</w:t>
      </w:r>
      <w:r w:rsidRPr="00D62077">
        <w:rPr>
          <w:rFonts w:hint="eastAsia"/>
          <w:b/>
        </w:rPr>
        <w:t xml:space="preserve"> The DL OFF power level is measured at the UL transmission period + </w:t>
      </w:r>
      <w:proofErr w:type="spellStart"/>
      <w:r w:rsidRPr="00D62077">
        <w:rPr>
          <w:rFonts w:hint="eastAsia"/>
          <w:b/>
        </w:rPr>
        <w:t>UE</w:t>
      </w:r>
      <w:proofErr w:type="spellEnd"/>
      <w:r w:rsidRPr="00D62077">
        <w:rPr>
          <w:rFonts w:hint="eastAsia"/>
          <w:b/>
        </w:rPr>
        <w:t xml:space="preserve"> transmit period length *2. The UL OFF power level is measured at the DL transmission period + BS transmit period length *2.</w:t>
      </w:r>
    </w:p>
    <w:p w:rsidR="00BB2DA6" w:rsidRPr="00BB2DA6" w:rsidRDefault="00BB2DA6" w:rsidP="00BB2DA6">
      <w:pPr>
        <w:rPr>
          <w:b/>
          <w:lang w:val="en-US"/>
        </w:rPr>
      </w:pPr>
      <w:r w:rsidRPr="00BB2DA6">
        <w:rPr>
          <w:rFonts w:hint="eastAsia"/>
          <w:b/>
          <w:lang w:val="en-US"/>
        </w:rPr>
        <w:t>Proposal</w:t>
      </w:r>
      <w:r>
        <w:rPr>
          <w:rFonts w:hint="eastAsia"/>
          <w:b/>
          <w:lang w:val="en-US"/>
        </w:rPr>
        <w:t xml:space="preserve"> 3</w:t>
      </w:r>
      <w:r w:rsidRPr="00BB2DA6">
        <w:rPr>
          <w:rFonts w:hint="eastAsia"/>
          <w:b/>
          <w:lang w:val="en-US"/>
        </w:rPr>
        <w:t xml:space="preserve">: </w:t>
      </w:r>
      <w:proofErr w:type="spellStart"/>
      <w:r w:rsidRPr="00BB2DA6">
        <w:rPr>
          <w:rFonts w:hint="eastAsia"/>
          <w:b/>
          <w:lang w:val="en-US"/>
        </w:rPr>
        <w:t>TDD</w:t>
      </w:r>
      <w:proofErr w:type="spellEnd"/>
      <w:r w:rsidRPr="00BB2DA6">
        <w:rPr>
          <w:rFonts w:hint="eastAsia"/>
          <w:b/>
          <w:lang w:val="en-US"/>
        </w:rPr>
        <w:t xml:space="preserve"> switch timing accuracy is the name of the </w:t>
      </w:r>
      <w:r w:rsidRPr="00BB2DA6">
        <w:rPr>
          <w:b/>
          <w:lang w:val="en-US"/>
        </w:rPr>
        <w:t>requirement</w:t>
      </w:r>
      <w:r w:rsidRPr="00BB2DA6">
        <w:rPr>
          <w:rFonts w:hint="eastAsia"/>
          <w:b/>
          <w:lang w:val="en-US"/>
        </w:rPr>
        <w:t>.</w:t>
      </w:r>
    </w:p>
    <w:p w:rsidR="00BB2DA6" w:rsidRPr="00D95D08" w:rsidRDefault="00BB2DA6" w:rsidP="00BB2DA6">
      <w:pPr>
        <w:rPr>
          <w:b/>
          <w:lang w:val="en-US"/>
        </w:rPr>
      </w:pPr>
      <w:r w:rsidRPr="00D95D08">
        <w:rPr>
          <w:rFonts w:hint="eastAsia"/>
          <w:b/>
          <w:lang w:val="en-US"/>
        </w:rPr>
        <w:lastRenderedPageBreak/>
        <w:t>Proposal</w:t>
      </w:r>
      <w:r>
        <w:rPr>
          <w:rFonts w:hint="eastAsia"/>
          <w:b/>
          <w:lang w:val="en-US"/>
        </w:rPr>
        <w:t xml:space="preserve"> 4</w:t>
      </w:r>
      <w:r w:rsidRPr="00D95D08">
        <w:rPr>
          <w:rFonts w:hint="eastAsia"/>
          <w:b/>
          <w:lang w:val="en-US"/>
        </w:rPr>
        <w:t xml:space="preserve">: Dynamic range for the </w:t>
      </w:r>
      <w:proofErr w:type="spellStart"/>
      <w:r w:rsidRPr="00D95D08">
        <w:rPr>
          <w:rFonts w:hint="eastAsia"/>
          <w:b/>
          <w:lang w:val="en-US"/>
        </w:rPr>
        <w:t>TDD</w:t>
      </w:r>
      <w:proofErr w:type="spellEnd"/>
      <w:r w:rsidRPr="00D95D08">
        <w:rPr>
          <w:rFonts w:hint="eastAsia"/>
          <w:b/>
          <w:lang w:val="en-US"/>
        </w:rPr>
        <w:t xml:space="preserve"> time accuracy requirement is defined, [35] dB range as </w:t>
      </w:r>
      <w:proofErr w:type="spellStart"/>
      <w:r w:rsidRPr="00D95D08">
        <w:rPr>
          <w:rFonts w:hint="eastAsia"/>
          <w:b/>
          <w:lang w:val="en-US"/>
        </w:rPr>
        <w:t>CCSA</w:t>
      </w:r>
      <w:proofErr w:type="spellEnd"/>
      <w:r w:rsidRPr="00D95D08">
        <w:rPr>
          <w:rFonts w:hint="eastAsia"/>
          <w:b/>
          <w:lang w:val="en-US"/>
        </w:rPr>
        <w:t xml:space="preserve"> TD-</w:t>
      </w:r>
      <w:proofErr w:type="spellStart"/>
      <w:r w:rsidRPr="00D95D08">
        <w:rPr>
          <w:rFonts w:hint="eastAsia"/>
          <w:b/>
          <w:lang w:val="en-US"/>
        </w:rPr>
        <w:t>LTE</w:t>
      </w:r>
      <w:proofErr w:type="spellEnd"/>
      <w:r w:rsidRPr="00D95D08">
        <w:rPr>
          <w:rFonts w:hint="eastAsia"/>
          <w:b/>
          <w:lang w:val="en-US"/>
        </w:rPr>
        <w:t xml:space="preserve"> is considered.</w:t>
      </w:r>
    </w:p>
    <w:p w:rsidR="00BB2DA6" w:rsidRPr="00D95D08" w:rsidRDefault="00BB2DA6" w:rsidP="00BB2DA6">
      <w:pPr>
        <w:rPr>
          <w:b/>
          <w:lang w:val="en-US"/>
        </w:rPr>
      </w:pPr>
      <w:r w:rsidRPr="00D95D08">
        <w:rPr>
          <w:rFonts w:hint="eastAsia"/>
          <w:b/>
          <w:lang w:val="en-US"/>
        </w:rPr>
        <w:t>Proposal</w:t>
      </w:r>
      <w:r>
        <w:rPr>
          <w:rFonts w:hint="eastAsia"/>
          <w:b/>
          <w:lang w:val="en-US"/>
        </w:rPr>
        <w:t xml:space="preserve"> 5</w:t>
      </w:r>
      <w:r w:rsidRPr="00D95D08">
        <w:rPr>
          <w:rFonts w:hint="eastAsia"/>
          <w:b/>
          <w:lang w:val="en-US"/>
        </w:rPr>
        <w:t xml:space="preserve">: Different DL/UL configuration capability can be merged to the </w:t>
      </w:r>
      <w:proofErr w:type="spellStart"/>
      <w:r w:rsidRPr="00D95D08">
        <w:rPr>
          <w:rFonts w:hint="eastAsia"/>
          <w:b/>
          <w:lang w:val="en-US"/>
        </w:rPr>
        <w:t>TDD</w:t>
      </w:r>
      <w:proofErr w:type="spellEnd"/>
      <w:r w:rsidRPr="00D95D08">
        <w:rPr>
          <w:rFonts w:hint="eastAsia"/>
          <w:b/>
          <w:lang w:val="en-US"/>
        </w:rPr>
        <w:t xml:space="preserve"> time accuracy requirement.</w:t>
      </w:r>
    </w:p>
    <w:p w:rsidR="000D0D59" w:rsidRPr="00BB2DA6" w:rsidRDefault="00BB2DA6" w:rsidP="002F54E0">
      <w:pPr>
        <w:rPr>
          <w:color w:val="000000" w:themeColor="text1"/>
          <w:sz w:val="20"/>
          <w:lang w:val="en-US"/>
        </w:rPr>
      </w:pPr>
      <w:r w:rsidRPr="000D0D59">
        <w:rPr>
          <w:rFonts w:hint="eastAsia"/>
          <w:b/>
          <w:lang w:val="en-US"/>
        </w:rPr>
        <w:t>Proposal</w:t>
      </w:r>
      <w:r>
        <w:rPr>
          <w:rFonts w:hint="eastAsia"/>
          <w:b/>
          <w:lang w:val="en-US"/>
        </w:rPr>
        <w:t xml:space="preserve"> 6</w:t>
      </w:r>
      <w:r w:rsidRPr="000D0D59">
        <w:rPr>
          <w:rFonts w:hint="eastAsia"/>
          <w:b/>
          <w:lang w:val="en-US"/>
        </w:rPr>
        <w:t xml:space="preserve">: No group delay requirement is defined for NR </w:t>
      </w:r>
      <w:proofErr w:type="spellStart"/>
      <w:r w:rsidRPr="000D0D59">
        <w:rPr>
          <w:rFonts w:hint="eastAsia"/>
          <w:b/>
          <w:lang w:val="en-US"/>
        </w:rPr>
        <w:t>TDD</w:t>
      </w:r>
      <w:proofErr w:type="spellEnd"/>
      <w:r w:rsidRPr="000D0D59">
        <w:rPr>
          <w:rFonts w:hint="eastAsia"/>
          <w:b/>
          <w:lang w:val="en-US"/>
        </w:rPr>
        <w:t xml:space="preserve"> repeater.</w:t>
      </w:r>
      <w:r>
        <w:rPr>
          <w:rFonts w:hint="eastAsia"/>
          <w:b/>
          <w:lang w:val="en-US"/>
        </w:rPr>
        <w:t xml:space="preserve"> </w:t>
      </w:r>
      <w:bookmarkStart w:id="1" w:name="_GoBack"/>
      <w:bookmarkEnd w:id="1"/>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Default="00897C0B" w:rsidP="00363211">
      <w:pPr>
        <w:rPr>
          <w:lang w:val="en-US"/>
        </w:rPr>
      </w:pPr>
      <w:r w:rsidRPr="001D3FCF">
        <w:rPr>
          <w:rFonts w:hint="eastAsia"/>
          <w:lang w:val="en-US"/>
        </w:rPr>
        <w:t xml:space="preserve">[1] </w:t>
      </w:r>
      <w:r w:rsidR="00FB6FB8" w:rsidRPr="00FB6FB8">
        <w:rPr>
          <w:lang w:val="en-US"/>
        </w:rPr>
        <w:t>R4-2109024</w:t>
      </w:r>
      <w:r w:rsidR="00363211" w:rsidRPr="00C07858">
        <w:rPr>
          <w:rFonts w:hint="eastAsia"/>
          <w:lang w:val="en-US"/>
        </w:rPr>
        <w:t xml:space="preserve">, </w:t>
      </w:r>
      <w:r w:rsidR="00FB6FB8" w:rsidRPr="001D3FCF">
        <w:rPr>
          <w:lang w:val="en-US"/>
        </w:rPr>
        <w:t xml:space="preserve">Discussion on </w:t>
      </w:r>
      <w:proofErr w:type="spellStart"/>
      <w:r w:rsidR="00FB6FB8" w:rsidRPr="001D3FCF">
        <w:rPr>
          <w:lang w:val="en-US"/>
        </w:rPr>
        <w:t>TDD</w:t>
      </w:r>
      <w:proofErr w:type="spellEnd"/>
      <w:r w:rsidR="00FB6FB8" w:rsidRPr="001D3FCF">
        <w:rPr>
          <w:lang w:val="en-US"/>
        </w:rPr>
        <w:t xml:space="preserve"> switch timing accuracy requirement</w:t>
      </w:r>
      <w:r w:rsidR="00363211" w:rsidRPr="00C07858">
        <w:rPr>
          <w:rFonts w:hint="eastAsia"/>
          <w:lang w:val="en-US"/>
        </w:rPr>
        <w:t xml:space="preserve">, </w:t>
      </w:r>
      <w:r w:rsidR="00FB6FB8">
        <w:rPr>
          <w:rFonts w:hint="eastAsia"/>
          <w:lang w:val="en-US"/>
        </w:rPr>
        <w:t>CATT</w:t>
      </w:r>
    </w:p>
    <w:p w:rsidR="00FB6FB8" w:rsidRDefault="001D3FCF" w:rsidP="00363211">
      <w:pPr>
        <w:rPr>
          <w:lang w:val="en-US"/>
        </w:rPr>
      </w:pPr>
      <w:r w:rsidRPr="001D3FCF">
        <w:rPr>
          <w:rFonts w:hint="eastAsia"/>
          <w:lang w:val="en-US"/>
        </w:rPr>
        <w:t xml:space="preserve">[2] </w:t>
      </w:r>
      <w:r w:rsidR="00212864" w:rsidRPr="001D3FCF">
        <w:rPr>
          <w:lang w:val="en-US"/>
        </w:rPr>
        <w:t>R4-2108083</w:t>
      </w:r>
      <w:r>
        <w:rPr>
          <w:rFonts w:hint="eastAsia"/>
          <w:lang w:val="en-US"/>
        </w:rPr>
        <w:t xml:space="preserve">, </w:t>
      </w:r>
      <w:proofErr w:type="spellStart"/>
      <w:r w:rsidR="00212864" w:rsidRPr="001D3FCF">
        <w:rPr>
          <w:lang w:val="en-US"/>
        </w:rPr>
        <w:t>WF</w:t>
      </w:r>
      <w:proofErr w:type="spellEnd"/>
      <w:r w:rsidR="00212864" w:rsidRPr="001D3FCF">
        <w:rPr>
          <w:lang w:val="en-US"/>
        </w:rPr>
        <w:t xml:space="preserve"> on Repeater Requirements for </w:t>
      </w:r>
      <w:proofErr w:type="spellStart"/>
      <w:r w:rsidR="00212864" w:rsidRPr="001D3FCF">
        <w:rPr>
          <w:lang w:val="en-US"/>
        </w:rPr>
        <w:t>TDD</w:t>
      </w:r>
      <w:proofErr w:type="spellEnd"/>
      <w:r>
        <w:rPr>
          <w:rFonts w:hint="eastAsia"/>
          <w:lang w:val="en-US"/>
        </w:rPr>
        <w:t>, Ericsson</w:t>
      </w:r>
    </w:p>
    <w:p w:rsidR="00927B28" w:rsidRDefault="00927B28" w:rsidP="00363211">
      <w:pPr>
        <w:rPr>
          <w:lang w:val="en-US"/>
        </w:rPr>
      </w:pPr>
    </w:p>
    <w:p w:rsidR="00927B28" w:rsidRPr="00927B28" w:rsidRDefault="00927B28" w:rsidP="00927B28">
      <w:pPr>
        <w:pStyle w:val="11"/>
        <w:pBdr>
          <w:top w:val="single" w:sz="12" w:space="3" w:color="auto"/>
        </w:pBdr>
        <w:tabs>
          <w:tab w:val="clear" w:pos="600"/>
        </w:tabs>
        <w:overflowPunct/>
        <w:autoSpaceDE/>
        <w:autoSpaceDN/>
        <w:adjustRightInd/>
        <w:spacing w:before="240" w:after="180"/>
        <w:jc w:val="left"/>
        <w:textAlignment w:val="auto"/>
      </w:pPr>
      <w:proofErr w:type="spellStart"/>
      <w:r w:rsidRPr="00927B28">
        <w:rPr>
          <w:rFonts w:hint="eastAsia"/>
        </w:rPr>
        <w:t>Annnex</w:t>
      </w:r>
      <w:proofErr w:type="spellEnd"/>
      <w:r w:rsidRPr="00927B28">
        <w:rPr>
          <w:rFonts w:hint="eastAsia"/>
        </w:rPr>
        <w:t>:</w:t>
      </w:r>
    </w:p>
    <w:p w:rsidR="00927B28" w:rsidRPr="00A905A9" w:rsidRDefault="00DA79E3" w:rsidP="00BF4CE0">
      <w:pPr>
        <w:pStyle w:val="afa"/>
        <w:numPr>
          <w:ilvl w:val="0"/>
          <w:numId w:val="22"/>
        </w:numPr>
        <w:ind w:firstLineChars="0"/>
        <w:rPr>
          <w:lang w:val="en-US"/>
        </w:rPr>
      </w:pPr>
      <w:proofErr w:type="spellStart"/>
      <w:r>
        <w:rPr>
          <w:rFonts w:hint="eastAsia"/>
          <w:lang w:val="en-US"/>
        </w:rPr>
        <w:t>CCSA</w:t>
      </w:r>
      <w:proofErr w:type="spellEnd"/>
      <w:r>
        <w:rPr>
          <w:rFonts w:hint="eastAsia"/>
          <w:lang w:val="en-US"/>
        </w:rPr>
        <w:t xml:space="preserve"> </w:t>
      </w:r>
      <w:r w:rsidR="00927B28" w:rsidRPr="00A905A9">
        <w:rPr>
          <w:rFonts w:hint="eastAsia"/>
          <w:lang w:val="en-US"/>
        </w:rPr>
        <w:t xml:space="preserve">TD- </w:t>
      </w:r>
      <w:proofErr w:type="spellStart"/>
      <w:r w:rsidR="00927B28" w:rsidRPr="00A905A9">
        <w:rPr>
          <w:rFonts w:hint="eastAsia"/>
          <w:lang w:val="en-US"/>
        </w:rPr>
        <w:t>LTE</w:t>
      </w:r>
      <w:proofErr w:type="spellEnd"/>
      <w:r w:rsidR="005E09D7">
        <w:rPr>
          <w:rFonts w:hint="eastAsia"/>
          <w:lang w:val="en-US"/>
        </w:rPr>
        <w:t xml:space="preserve"> repeater switch timing</w:t>
      </w:r>
      <w:r w:rsidR="00927B28" w:rsidRPr="00A905A9">
        <w:rPr>
          <w:rFonts w:hint="eastAsia"/>
          <w:lang w:val="en-US"/>
        </w:rPr>
        <w:t xml:space="preserve"> accuracy test set up</w:t>
      </w:r>
    </w:p>
    <w:p w:rsidR="00927B28" w:rsidRPr="00927B28" w:rsidRDefault="00927B28" w:rsidP="00363211">
      <w:pPr>
        <w:rPr>
          <w:lang w:val="en-US"/>
        </w:rPr>
      </w:pPr>
      <w:r>
        <w:rPr>
          <w:rFonts w:hint="eastAsia"/>
          <w:noProof/>
          <w:lang w:val="en-US"/>
        </w:rPr>
        <mc:AlternateContent>
          <mc:Choice Requires="wpc">
            <w:drawing>
              <wp:inline distT="0" distB="0" distL="0" distR="0">
                <wp:extent cx="6079066" cy="1938866"/>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bwMode="auto">
                          <a:xfrm>
                            <a:off x="1452034" y="1443551"/>
                            <a:ext cx="660398" cy="355599"/>
                          </a:xfrm>
                          <a:prstGeom prst="rect">
                            <a:avLst/>
                          </a:prstGeom>
                          <a:solidFill>
                            <a:srgbClr val="FFFFFF"/>
                          </a:solidFill>
                          <a:ln w="9525">
                            <a:solidFill>
                              <a:srgbClr val="000000"/>
                            </a:solidFill>
                            <a:miter lim="800000"/>
                            <a:headEnd/>
                            <a:tailEnd/>
                          </a:ln>
                        </wps:spPr>
                        <wps:txbx>
                          <w:txbxContent>
                            <w:p w:rsidR="00927B28" w:rsidRDefault="00D3679E">
                              <w:r>
                                <w:rPr>
                                  <w:rFonts w:hint="eastAsia"/>
                                </w:rPr>
                                <w:t>Hybrid</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57" name="文本框 157"/>
                        <wps:cNvSpPr txBox="1"/>
                        <wps:spPr bwMode="auto">
                          <a:xfrm>
                            <a:off x="4651415" y="554569"/>
                            <a:ext cx="1084579" cy="471190"/>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TD-</w:t>
                              </w:r>
                              <w:proofErr w:type="spellStart"/>
                              <w:r>
                                <w:rPr>
                                  <w:rFonts w:hint="eastAsia"/>
                                </w:rPr>
                                <w:t>LTE</w:t>
                              </w:r>
                              <w:proofErr w:type="spellEnd"/>
                              <w:r>
                                <w:rPr>
                                  <w:rFonts w:hint="eastAsia"/>
                                </w:rPr>
                                <w:t xml:space="preserve"> Signal generator 2</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158" name="文本框 158"/>
                        <wps:cNvSpPr txBox="1"/>
                        <wps:spPr bwMode="auto">
                          <a:xfrm>
                            <a:off x="2877921" y="546096"/>
                            <a:ext cx="1011765" cy="509269"/>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Repeater under test</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59" name="文本框 159"/>
                        <wps:cNvSpPr txBox="1"/>
                        <wps:spPr bwMode="auto">
                          <a:xfrm>
                            <a:off x="182016" y="1460484"/>
                            <a:ext cx="1037589" cy="355599"/>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Signal analyser</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spAutoFit/>
                        </wps:bodyPr>
                      </wps:wsp>
                      <wps:wsp>
                        <wps:cNvPr id="160" name="文本框 160"/>
                        <wps:cNvSpPr txBox="1"/>
                        <wps:spPr bwMode="auto">
                          <a:xfrm>
                            <a:off x="842316" y="584190"/>
                            <a:ext cx="1037589" cy="471175"/>
                          </a:xfrm>
                          <a:prstGeom prst="rect">
                            <a:avLst/>
                          </a:prstGeom>
                          <a:solidFill>
                            <a:srgbClr val="FFFFFF"/>
                          </a:solidFill>
                          <a:ln w="9525">
                            <a:solidFill>
                              <a:srgbClr val="000000"/>
                            </a:solidFill>
                            <a:miter lim="800000"/>
                            <a:headEnd/>
                            <a:tailEnd/>
                          </a:ln>
                        </wps:spPr>
                        <wps:txbx>
                          <w:txbxContent>
                            <w:p w:rsidR="00927B28" w:rsidRDefault="00927B28">
                              <w:r>
                                <w:rPr>
                                  <w:rFonts w:hint="eastAsia"/>
                                </w:rPr>
                                <w:t>TD-</w:t>
                              </w:r>
                              <w:proofErr w:type="spellStart"/>
                              <w:r>
                                <w:rPr>
                                  <w:rFonts w:hint="eastAsia"/>
                                </w:rPr>
                                <w:t>LTE</w:t>
                              </w:r>
                              <w:proofErr w:type="spellEnd"/>
                              <w:r>
                                <w:rPr>
                                  <w:rFonts w:hint="eastAsia"/>
                                </w:rPr>
                                <w:t xml:space="preserve"> Signal generator 1</w:t>
                              </w:r>
                            </w:p>
                          </w:txbxContent>
                        </wps:txbx>
                        <wps:bodyPr rot="0" spcFirstLastPara="0" vertOverflow="overflow" horzOverflow="overflow" vert="horz" wrap="square" lIns="91440" tIns="45720" rIns="91440" bIns="45720" numCol="1" spcCol="0" rtlCol="0" fromWordArt="0" anchor="t" anchorCtr="0" forceAA="0" upright="1" compatLnSpc="1">
                          <a:prstTxWarp prst="textNoShape">
                            <a:avLst/>
                          </a:prstTxWarp>
                          <a:noAutofit/>
                        </wps:bodyPr>
                      </wps:wsp>
                      <wps:wsp>
                        <wps:cNvPr id="6" name="椭圆 6"/>
                        <wps:cNvSpPr/>
                        <wps:spPr>
                          <a:xfrm>
                            <a:off x="2098887" y="58419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上弧形箭头 9"/>
                        <wps:cNvSpPr/>
                        <wps:spPr>
                          <a:xfrm>
                            <a:off x="2225885" y="753521"/>
                            <a:ext cx="228600" cy="105833"/>
                          </a:xfrm>
                          <a:prstGeom prst="curvedDownArrow">
                            <a:avLst/>
                          </a:prstGeom>
                          <a:solidFill>
                            <a:schemeClr val="tx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bwMode="auto">
                          <a:xfrm>
                            <a:off x="2942954" y="241287"/>
                            <a:ext cx="733424" cy="296337"/>
                          </a:xfrm>
                          <a:prstGeom prst="rect">
                            <a:avLst/>
                          </a:prstGeom>
                          <a:solidFill>
                            <a:srgbClr val="FFFFFF"/>
                          </a:solidFill>
                          <a:ln w="9525">
                            <a:noFill/>
                            <a:miter lim="800000"/>
                            <a:headEnd/>
                            <a:tailEnd/>
                          </a:ln>
                        </wps:spPr>
                        <wps:txbx>
                          <w:txbxContent>
                            <w:p w:rsidR="00927B28" w:rsidRDefault="00927B28">
                              <w:r>
                                <w:rPr>
                                  <w:rFonts w:hint="eastAsia"/>
                                </w:rPr>
                                <w:t>Circulator</w:t>
                              </w:r>
                            </w:p>
                          </w:txbxContent>
                        </wps:txbx>
                        <wps:bodyPr rot="0" spcFirstLastPara="0" vertOverflow="overflow" horzOverflow="overflow" vert="horz" wrap="none" lIns="91440" tIns="45720" rIns="91440" bIns="45720" numCol="1" spcCol="0" rtlCol="0" fromWordArt="0" anchor="t" anchorCtr="0" forceAA="0" upright="1" compatLnSpc="1">
                          <a:prstTxWarp prst="textNoShape">
                            <a:avLst/>
                          </a:prstTxWarp>
                          <a:noAutofit/>
                        </wps:bodyPr>
                      </wps:wsp>
                      <wps:wsp>
                        <wps:cNvPr id="162" name="椭圆 162"/>
                        <wps:cNvSpPr/>
                        <wps:spPr>
                          <a:xfrm>
                            <a:off x="4006301" y="563050"/>
                            <a:ext cx="478366" cy="462703"/>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上弧形箭头 163"/>
                        <wps:cNvSpPr/>
                        <wps:spPr>
                          <a:xfrm>
                            <a:off x="4135118" y="716688"/>
                            <a:ext cx="228600" cy="105833"/>
                          </a:xfrm>
                          <a:prstGeom prst="curvedDownArrow">
                            <a:avLst/>
                          </a:prstGeom>
                          <a:solidFill>
                            <a:schemeClr val="tx1"/>
                          </a:solidFill>
                          <a:ln w="12700">
                            <a:solidFill>
                              <a:schemeClr val="tx1"/>
                            </a:solidFill>
                          </a:ln>
                          <a:scene3d>
                            <a:camera prst="orthographicFront">
                              <a:rot lat="0" lon="10800000" rev="0"/>
                            </a:camera>
                            <a:lightRig rig="threePt" dir="t"/>
                          </a:scene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文本框 11"/>
                        <wps:cNvSpPr txBox="1"/>
                        <wps:spPr bwMode="auto">
                          <a:xfrm>
                            <a:off x="1976755" y="262670"/>
                            <a:ext cx="733424" cy="274954"/>
                          </a:xfrm>
                          <a:prstGeom prst="rect">
                            <a:avLst/>
                          </a:prstGeom>
                          <a:solidFill>
                            <a:srgbClr val="FFFFFF"/>
                          </a:solidFill>
                          <a:ln w="9525">
                            <a:noFill/>
                            <a:miter lim="800000"/>
                            <a:headEnd/>
                            <a:tailEnd/>
                          </a:ln>
                        </wps:spPr>
                        <wps:txbx>
                          <w:txbxContent>
                            <w:p w:rsidR="00D3679E" w:rsidRDefault="00D3679E" w:rsidP="00D3679E">
                              <w:pPr>
                                <w:pStyle w:val="af6"/>
                                <w:overflowPunct w:val="0"/>
                                <w:spacing w:before="80" w:beforeAutospacing="0" w:after="80" w:afterAutospacing="0"/>
                              </w:pPr>
                              <w:r>
                                <w:rPr>
                                  <w:sz w:val="21"/>
                                  <w:szCs w:val="21"/>
                                </w:rPr>
                                <w:t>Circulator</w:t>
                              </w:r>
                            </w:p>
                          </w:txbxContent>
                        </wps:txbx>
                        <wps:bodyPr rot="0" spcFirstLastPara="0" vert="horz" wrap="none" lIns="91440" tIns="45720" rIns="91440" bIns="45720" numCol="1" spcCol="0" rtlCol="0" fromWordArt="0" anchor="t" anchorCtr="0" forceAA="0" upright="1" compatLnSpc="1">
                          <a:prstTxWarp prst="textNoShape">
                            <a:avLst/>
                          </a:prstTxWarp>
                          <a:noAutofit/>
                        </wps:bodyPr>
                      </wps:wsp>
                      <wps:wsp>
                        <wps:cNvPr id="13" name="直接箭头连接符 13"/>
                        <wps:cNvCnPr>
                          <a:stCxn id="160" idx="3"/>
                          <a:endCxn id="6" idx="2"/>
                        </wps:cNvCnPr>
                        <wps:spPr>
                          <a:xfrm flipV="1">
                            <a:off x="1879869" y="815542"/>
                            <a:ext cx="219018" cy="423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endCxn id="158" idx="1"/>
                        </wps:cNvCnPr>
                        <wps:spPr>
                          <a:xfrm>
                            <a:off x="2577153" y="800731"/>
                            <a:ext cx="300768" cy="0"/>
                          </a:xfrm>
                          <a:prstGeom prst="straightConnector1">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6" name="肘形连接符 16"/>
                        <wps:cNvCnPr>
                          <a:stCxn id="6" idx="4"/>
                        </wps:cNvCnPr>
                        <wps:spPr>
                          <a:xfrm rot="5400000">
                            <a:off x="1988782" y="1170455"/>
                            <a:ext cx="472850" cy="225726"/>
                          </a:xfrm>
                          <a:prstGeom prst="bentConnector3">
                            <a:avLst>
                              <a:gd name="adj1" fmla="val 101013"/>
                            </a:avLst>
                          </a:prstGeom>
                        </wps:spPr>
                        <wps:style>
                          <a:lnRef idx="1">
                            <a:schemeClr val="accent1"/>
                          </a:lnRef>
                          <a:fillRef idx="0">
                            <a:schemeClr val="accent1"/>
                          </a:fillRef>
                          <a:effectRef idx="0">
                            <a:schemeClr val="accent1"/>
                          </a:effectRef>
                          <a:fontRef idx="minor">
                            <a:schemeClr val="tx1"/>
                          </a:fontRef>
                        </wps:style>
                        <wps:bodyPr/>
                      </wps:wsp>
                      <wps:wsp>
                        <wps:cNvPr id="18" name="直接连接符 18"/>
                        <wps:cNvCnPr>
                          <a:stCxn id="2" idx="1"/>
                        </wps:cNvCnPr>
                        <wps:spPr>
                          <a:xfrm flipH="1">
                            <a:off x="1219199" y="1621351"/>
                            <a:ext cx="23283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5" name="肘形连接符 165"/>
                        <wps:cNvCnPr/>
                        <wps:spPr>
                          <a:xfrm rot="10800000" flipV="1">
                            <a:off x="2112348" y="1004575"/>
                            <a:ext cx="2145104" cy="701436"/>
                          </a:xfrm>
                          <a:prstGeom prst="bentConnector3">
                            <a:avLst>
                              <a:gd name="adj1" fmla="val -330"/>
                            </a:avLst>
                          </a:prstGeom>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a:stCxn id="157" idx="1"/>
                          <a:endCxn id="162" idx="6"/>
                        </wps:cNvCnPr>
                        <wps:spPr>
                          <a:xfrm flipH="1">
                            <a:off x="4484667" y="790164"/>
                            <a:ext cx="166748" cy="4238"/>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a:stCxn id="158" idx="3"/>
                          <a:endCxn id="162" idx="2"/>
                        </wps:cNvCnPr>
                        <wps:spPr>
                          <a:xfrm flipV="1">
                            <a:off x="3889686" y="794402"/>
                            <a:ext cx="116615" cy="63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stCxn id="159" idx="0"/>
                        </wps:cNvCnPr>
                        <wps:spPr>
                          <a:xfrm flipH="1" flipV="1">
                            <a:off x="698499" y="186251"/>
                            <a:ext cx="2312" cy="127423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700706" y="186251"/>
                            <a:ext cx="449280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直接连接符 23"/>
                        <wps:cNvCnPr>
                          <a:endCxn id="157" idx="0"/>
                        </wps:cNvCnPr>
                        <wps:spPr>
                          <a:xfrm>
                            <a:off x="5193514" y="186251"/>
                            <a:ext cx="191" cy="36831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直接连接符 24"/>
                        <wps:cNvCnPr>
                          <a:stCxn id="160" idx="0"/>
                        </wps:cNvCnPr>
                        <wps:spPr>
                          <a:xfrm flipV="1">
                            <a:off x="1361111" y="186251"/>
                            <a:ext cx="2022" cy="39793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画布 1" o:spid="_x0000_s1153" editas="canvas" style="width:478.65pt;height:152.65pt;mso-position-horizontal-relative:char;mso-position-vertical-relative:line" coordsize="60788,193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">
                <v:shape id="_x0000_s1154" type="#_x0000_t75" style="position:absolute;width:60788;height:19386;visibility:visible;mso-wrap-style:square">
                  <v:fill o:detectmouseclick="t"/>
                  <v:path o:connecttype="none"/>
                </v:shape>
                <v:shape id="文本框 2" o:spid="_x0000_s1155" type="#_x0000_t202" style="position:absolute;left:14520;top:14435;width:6604;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FDxMMA&#10;AADaAAAADwAAAGRycy9kb3ducmV2LnhtbESPQWsCMRSE7wX/Q3hCbzWrYCmrUUQRvGmtIN6eyXOz&#10;uHlZN3Fd++ubQqHHYWa+YabzzlWipSaUnhUMBxkIYu1NyYWCw9f67QNEiMgGK8+k4EkB5rPeyxRz&#10;4x/8Se0+FiJBOOSowMZY51IGbclhGPiaOHkX3ziMSTaFNA0+EtxVcpRl79JhyWnBYk1LS/q6vzsF&#10;YbW71fqyO1+teX5vV+1YH9cnpV773WICIlIX/8N/7Y1RMILfK+kG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5FDxMMAAADaAAAADwAAAAAAAAAAAAAAAACYAgAAZHJzL2Rv&#10;d25yZXYueG1sUEsFBgAAAAAEAAQA9QAAAIgDAAAAAA==&#10;">
                  <v:textbox style="mso-fit-shape-to-text:t">
                    <w:txbxContent>
                      <w:p w:rsidR="00927B28" w:rsidRDefault="00D3679E">
                        <w:r>
                          <w:rPr>
                            <w:rFonts w:hint="eastAsia"/>
                          </w:rPr>
                          <w:t>Hybrid</w:t>
                        </w:r>
                      </w:p>
                    </w:txbxContent>
                  </v:textbox>
                </v:shape>
                <v:shape id="文本框 157" o:spid="_x0000_s1156" type="#_x0000_t202" style="position:absolute;left:46514;top:5545;width:10845;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LT8MA&#10;AADcAAAADwAAAGRycy9kb3ducmV2LnhtbERPS2sCMRC+F/wPYQpeSs1qfW6NIoLF3qoVvQ6bcXdx&#10;M1mTuG7/fSMUepuP7znzZWsq0ZDzpWUF/V4CgjizuuRcweF78zoF4QOyxsoyKfghD8tF52mOqbZ3&#10;3lGzD7mIIexTVFCEUKdS+qwgg75na+LIna0zGCJ0udQO7zHcVHKQJGNpsOTYUGBN64Kyy/5mFEyH&#10;2+bkP9++jtn4XM3Cy6T5uDqlus/t6h1EoDb8i//cWx3njy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LT8MAAADcAAAADwAAAAAAAAAAAAAAAACYAgAAZHJzL2Rv&#10;d25yZXYueG1sUEsFBgAAAAAEAAQA9QAAAIgDAAAAAA==&#10;">
                  <v:textbox>
                    <w:txbxContent>
                      <w:p w:rsidR="00927B28" w:rsidRDefault="00927B28">
                        <w:r>
                          <w:rPr>
                            <w:rFonts w:hint="eastAsia"/>
                          </w:rPr>
                          <w:t>TD-</w:t>
                        </w:r>
                        <w:proofErr w:type="spellStart"/>
                        <w:r>
                          <w:rPr>
                            <w:rFonts w:hint="eastAsia"/>
                          </w:rPr>
                          <w:t>LTE</w:t>
                        </w:r>
                        <w:proofErr w:type="spellEnd"/>
                        <w:r>
                          <w:rPr>
                            <w:rFonts w:hint="eastAsia"/>
                          </w:rPr>
                          <w:t xml:space="preserve"> Signal generator 2</w:t>
                        </w:r>
                      </w:p>
                    </w:txbxContent>
                  </v:textbox>
                </v:shape>
                <v:shape id="文本框 158" o:spid="_x0000_s1157" type="#_x0000_t202" style="position:absolute;left:28779;top:5460;width:10117;height:50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UuosYA&#10;AADcAAAADwAAAGRycy9kb3ducmV2LnhtbESPQWsCMRCF74X+hzCF3mrWgqVsjSKK0FutFaS3MRk3&#10;i5vJdpOua3995yB4m+G9ee+b6XwIjeqpS3VkA+NRAYrYRldzZWD3tX56BZUyssMmMhm4UIL57P5u&#10;iqWLZ/6kfpsrJSGcSjTgc25LrZP1FDCNYkss2jF2AbOsXaVdh2cJD41+LooXHbBmafDY0tKTPW1/&#10;g4G02vy09rg5nLy7/H2s+ondr7+NeXwYFm+gMg35Zr5evzvBnwitPCMT6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5UuosYAAADcAAAADwAAAAAAAAAAAAAAAACYAgAAZHJz&#10;L2Rvd25yZXYueG1sUEsFBgAAAAAEAAQA9QAAAIsDAAAAAA==&#10;">
                  <v:textbox style="mso-fit-shape-to-text:t">
                    <w:txbxContent>
                      <w:p w:rsidR="00927B28" w:rsidRDefault="00927B28">
                        <w:r>
                          <w:rPr>
                            <w:rFonts w:hint="eastAsia"/>
                          </w:rPr>
                          <w:t>Repeater under test</w:t>
                        </w:r>
                      </w:p>
                    </w:txbxContent>
                  </v:textbox>
                </v:shape>
                <v:shape id="文本框 159" o:spid="_x0000_s1158" type="#_x0000_t202" style="position:absolute;left:1820;top:14604;width:10376;height:35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mLOcMA&#10;AADcAAAADwAAAGRycy9kb3ducmV2LnhtbERPS2sCMRC+C/6HMAVv3WwLFrsaRRShNx8tlN6mybhZ&#10;3Ey2m3Rd++uNUPA2H99zZove1aKjNlSeFTxlOQhi7U3FpYKP983jBESIyAZrz6TgQgEW8+FghoXx&#10;Z95Td4ilSCEcClRgY2wKKYO25DBkviFO3NG3DmOCbSlNi+cU7mr5nOcv0mHFqcFiQytL+nT4dQrC&#10;evfT6OPu+2TN5W+77sb6c/Ol1OihX05BROrjXfzvfjNp/vgVbs+kC+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mLOcMAAADcAAAADwAAAAAAAAAAAAAAAACYAgAAZHJzL2Rv&#10;d25yZXYueG1sUEsFBgAAAAAEAAQA9QAAAIgDAAAAAA==&#10;">
                  <v:textbox style="mso-fit-shape-to-text:t">
                    <w:txbxContent>
                      <w:p w:rsidR="00927B28" w:rsidRDefault="00927B28">
                        <w:r>
                          <w:rPr>
                            <w:rFonts w:hint="eastAsia"/>
                          </w:rPr>
                          <w:t>Signal analyser</w:t>
                        </w:r>
                      </w:p>
                    </w:txbxContent>
                  </v:textbox>
                </v:shape>
                <v:shape id="文本框 160" o:spid="_x0000_s1159" type="#_x0000_t202" style="position:absolute;left:8423;top:5841;width:10376;height:4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hsYA&#10;AADcAAAADwAAAGRycy9kb3ducmV2LnhtbESPQU/CQBCF7yb+h82YeCGwVUmBykKMiQZuiASuk+7Q&#10;NnZn6+5a6r93DiTeZvLevPfNcj24VvUUYuPZwMMkA0VcettwZeDw+Taeg4oJ2WLrmQz8UoT16vZm&#10;iYX1F/6gfp8qJSEcCzRQp9QVWseyJodx4jti0c4+OEyyhkrbgBcJd61+zLJcO2xYGmrs6LWm8mv/&#10;4wzMp5v+FLdPu2OZn9tFGs369+9gzP3d8PIMKtGQ/s3X640V/Fzw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A/ZhsYAAADcAAAADwAAAAAAAAAAAAAAAACYAgAAZHJz&#10;L2Rvd25yZXYueG1sUEsFBgAAAAAEAAQA9QAAAIsDAAAAAA==&#10;">
                  <v:textbox>
                    <w:txbxContent>
                      <w:p w:rsidR="00927B28" w:rsidRDefault="00927B28">
                        <w:r>
                          <w:rPr>
                            <w:rFonts w:hint="eastAsia"/>
                          </w:rPr>
                          <w:t>TD-</w:t>
                        </w:r>
                        <w:proofErr w:type="spellStart"/>
                        <w:r>
                          <w:rPr>
                            <w:rFonts w:hint="eastAsia"/>
                          </w:rPr>
                          <w:t>LTE</w:t>
                        </w:r>
                        <w:proofErr w:type="spellEnd"/>
                        <w:r>
                          <w:rPr>
                            <w:rFonts w:hint="eastAsia"/>
                          </w:rPr>
                          <w:t xml:space="preserve"> Signal generator 1</w:t>
                        </w:r>
                      </w:p>
                    </w:txbxContent>
                  </v:textbox>
                </v:shape>
                <v:oval id="椭圆 6" o:spid="_x0000_s1160" style="position:absolute;left:20988;top:5841;width:4784;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Nl4MIA&#10;AADaAAAADwAAAGRycy9kb3ducmV2LnhtbESPzWsCMRTE7wX/h/AEbzWxlEVWo4hatIeCXwePj83b&#10;D9y8LJtU0/++KRQ8DjPzG2a+jLYVd+p941jDZKxAEBfONFxpuJw/XqcgfEA22DomDT/kYbkYvMwx&#10;N+7BR7qfQiUShH2OGuoQulxKX9Rk0Y9dR5y80vUWQ5J9JU2PjwS3rXxTKpMWG04LNXa0rqm4nb6t&#10;hq9r9vkeMJbxwOqmdrvtpjworUfDuJqBCBTDM/zf3hsNGfxdSTdAL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2XgwgAAANoAAAAPAAAAAAAAAAAAAAAAAJgCAABkcnMvZG93&#10;bnJldi54bWxQSwUGAAAAAAQABAD1AAAAhwMAAAAA&#10;" filled="f" strokecolor="black [3213]"/>
                <v:shape id="上弧形箭头 9" o:spid="_x0000_s1161" type="#_x0000_t105" style="position:absolute;left:22258;top:7535;width:2286;height:10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jCa8QA&#10;AADaAAAADwAAAGRycy9kb3ducmV2LnhtbESPwWrDMBBE74H+g9hCb7GcBlLHjWLaQsGXHJI4h9wW&#10;a2ObWithybH791Wh0OMwM2+YXTGbXtxp8J1lBaskBUFcW91xo6A6fy4zED4ga+wtk4Jv8lDsHxY7&#10;zLWd+Ej3U2hEhLDPUUEbgsul9HVLBn1iHXH0bnYwGKIcGqkHnCLc9PI5TTfSYMdxoUVHHy3VX6fR&#10;KJjSurze3PrFVJM7rLPxUh7fV0o9Pc5vryACzeE//NcutYIt/F6JN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IwmvEAAAA2gAAAA8AAAAAAAAAAAAAAAAAmAIAAGRycy9k&#10;b3ducmV2LnhtbFBLBQYAAAAABAAEAPUAAACJAwAAAAA=&#10;" adj="16600,20350,16200" fillcolor="black [3213]" strokecolor="black [3213]" strokeweight="1pt"/>
                <v:shape id="文本框 11" o:spid="_x0000_s1162" type="#_x0000_t202" style="position:absolute;left:29429;top:2412;width:7334;height:29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yuB78A&#10;AADbAAAADwAAAGRycy9kb3ducmV2LnhtbERPTWsCMRC9C/6HMEJvmlVQZGsUUYSCeKgVvA7JdLO4&#10;maybqPHfm4LQ2zze5yxWyTXiTl2oPSsYjwoQxNqbmisFp5/dcA4iRGSDjWdS8KQAq2W/t8DS+Ad/&#10;0/0YK5FDOJSowMbYllIGbclhGPmWOHO/vnMYM+wqaTp85HDXyElRzKTDmnODxZY2lvTleHMKrrQ9&#10;rM/Tk9a7NN0ftDX7eTJKfQzS+hNEpBT/xW/3l8nzx/D3Sz5AL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vK4HvwAAANsAAAAPAAAAAAAAAAAAAAAAAJgCAABkcnMvZG93bnJl&#10;di54bWxQSwUGAAAAAAQABAD1AAAAhAMAAAAA&#10;" stroked="f">
                  <v:textbox>
                    <w:txbxContent>
                      <w:p w:rsidR="00927B28" w:rsidRDefault="00927B28">
                        <w:r>
                          <w:rPr>
                            <w:rFonts w:hint="eastAsia"/>
                          </w:rPr>
                          <w:t>Circulator</w:t>
                        </w:r>
                      </w:p>
                    </w:txbxContent>
                  </v:textbox>
                </v:shape>
                <v:oval id="椭圆 162" o:spid="_x0000_s1163" style="position:absolute;left:40063;top:5630;width:4783;height:46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mU+cEA&#10;AADcAAAADwAAAGRycy9kb3ducmV2LnhtbERPS2sCMRC+F/wPYQRvNVFkKatRRFu0h4Kvg8dhM/vA&#10;zWTZRE3/fVMo9DYf33MWq2hb8aDeN441TMYKBHHhTMOVhsv54/UNhA/IBlvHpOGbPKyWg5cF5sY9&#10;+UiPU6hECmGfo4Y6hC6X0hc1WfRj1xEnrnS9xZBgX0nT4zOF21ZOlcqkxYZTQ40dbWoqbqe71fB1&#10;zT5nAWMZD6xuard735YHpfVoGNdzEIFi+Bf/ufcmzc+m8PtMukAu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75lPnBAAAA3AAAAA8AAAAAAAAAAAAAAAAAmAIAAGRycy9kb3du&#10;cmV2LnhtbFBLBQYAAAAABAAEAPUAAACGAwAAAAA=&#10;" filled="f" strokecolor="black [3213]"/>
                <v:shape id="上弧形箭头 163" o:spid="_x0000_s1164" type="#_x0000_t105" style="position:absolute;left:41351;top:7166;width:2286;height:1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SPksIA&#10;AADcAAAADwAAAGRycy9kb3ducmV2LnhtbERPTYvCMBC9C/6HMAveNHULrnSNsi4IvXjQrQdvQzO2&#10;ZZtJaKKt/94Igrd5vM9ZbQbTiht1vrGsYD5LQBCXVjdcKSj+dtMlCB+QNbaWScGdPGzW49EKM217&#10;PtDtGCoRQ9hnqKAOwWVS+rImg35mHXHkLrYzGCLsKqk77GO4aeVnkiykwYZjQ42Ofmsq/49Xo6BP&#10;yvx8cemXKXq3T5fXU37YzpWafAw/3yACDeEtfrlzHecvUng+Ey+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1I+SwgAAANwAAAAPAAAAAAAAAAAAAAAAAJgCAABkcnMvZG93&#10;bnJldi54bWxQSwUGAAAAAAQABAD1AAAAhwMAAAAA&#10;" adj="16600,20350,16200" fillcolor="black [3213]" strokecolor="black [3213]" strokeweight="1pt"/>
                <v:shape id="文本框 11" o:spid="_x0000_s1165" type="#_x0000_t202" style="position:absolute;left:19767;top:2626;width:7334;height:27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EjhsAA&#10;AADcAAAADwAAAGRycy9kb3ducmV2LnhtbERPTWsCMRC9C/6HMEJvmrVUkdUoYhEE8VAr9Dok42Zx&#10;M1k3UeO/N4VCb/N4n7NYJdeIO3Wh9qxgPCpAEGtvaq4UnL63wxmIEJENNp5JwZMCrJb93gJL4x/8&#10;RfdjrEQO4VCiAhtjW0oZtCWHYeRb4sydfecwZthV0nT4yOGuke9FMZUOa84NFlvaWNKX480puNLn&#10;Yf0zOWm9TZP9QVuznyWj1NsgrecgIqX4L/5z70yeP/2A32fyB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FEjhsAAAADcAAAADwAAAAAAAAAAAAAAAACYAgAAZHJzL2Rvd25y&#10;ZXYueG1sUEsFBgAAAAAEAAQA9QAAAIUDAAAAAA==&#10;" stroked="f">
                  <v:textbox>
                    <w:txbxContent>
                      <w:p w:rsidR="00D3679E" w:rsidRDefault="00D3679E" w:rsidP="00D3679E">
                        <w:pPr>
                          <w:pStyle w:val="af6"/>
                          <w:overflowPunct w:val="0"/>
                          <w:spacing w:before="80" w:beforeAutospacing="0" w:after="80" w:afterAutospacing="0"/>
                        </w:pPr>
                        <w:r>
                          <w:rPr>
                            <w:sz w:val="21"/>
                            <w:szCs w:val="21"/>
                          </w:rPr>
                          <w:t>Circulator</w:t>
                        </w:r>
                      </w:p>
                    </w:txbxContent>
                  </v:textbox>
                </v:shape>
                <v:shape id="直接箭头连接符 13" o:spid="_x0000_s1166" type="#_x0000_t32" style="position:absolute;left:18798;top:8155;width:2190;height: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Trr8YAAADbAAAADwAAAGRycy9kb3ducmV2LnhtbESPQWvCQBCF74L/YRmhN93YqpTUVcRS&#10;aBEqiYXibcyOSTA7G3a3Jv333YLgbYb35n1vluveNOJKzteWFUwnCQjiwuqaSwVfh7fxMwgfkDU2&#10;lknBL3lYr4aDJabadpzRNQ+liCHsU1RQhdCmUvqiIoN+YlviqJ2tMxji6kqpHXYx3DTyMUkW0mDN&#10;kVBhS9uKikv+YyLkdZbNd9+704yyzb47fRw/gzsq9TDqNy8gAvXhbr5dv+tY/wn+f4kD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066/GAAAA2wAAAA8AAAAAAAAA&#10;AAAAAAAAoQIAAGRycy9kb3ducmV2LnhtbFBLBQYAAAAABAAEAPkAAACUAwAAAAA=&#10;" strokecolor="#4579b8 [3044]">
                  <v:stroke endarrow="open"/>
                </v:shape>
                <v:shape id="直接箭头连接符 14" o:spid="_x0000_s1167" type="#_x0000_t32" style="position:absolute;left:25771;top:8007;width:30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tizsAAAADbAAAADwAAAGRycy9kb3ducmV2LnhtbERP20oDMRB9F/yHMIJvNmstRbebFikI&#10;vhTt1g8YN7MXmkyWTNqufr0RBN/mcK5TbSbv1JmiDIEN3M8KUMRNsAN3Bj4OL3ePoCQhW3SBycAX&#10;CWzW11cVljZceE/nOnUqh7CUaKBPaSy1lqYnjzILI3Hm2hA9pgxjp23ESw73Ts+LYqk9Dpwbehxp&#10;21NzrE/egDgXnz6xfdjNd1P9/raQ4nsUY25vpucVqERT+hf/uV9tnr+A31/yAXr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p7Ys7AAAAA2wAAAA8AAAAAAAAAAAAAAAAA&#10;oQIAAGRycy9kb3ducmV2LnhtbFBLBQYAAAAABAAEAPkAAACOAwAAAAA=&#10;" strokecolor="#4579b8 [3044]"/>
                <v:shape id="肘形连接符 16" o:spid="_x0000_s1168" type="#_x0000_t34" style="position:absolute;left:19887;top:11704;width:4729;height:225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eVqr8AAADbAAAADwAAAGRycy9kb3ducmV2LnhtbERPTWuDQBC9F/IflinkVtc2VMRmFRMI&#10;JL3VNvfBnarozoq7VfPvs4VCb/N4n7MvVjOImSbXWVbwHMUgiGurO24UfH2enlIQziNrHCyTghs5&#10;KPLNwx4zbRf+oLnyjQgh7DJU0Ho/ZlK6uiWDLrIjceC+7WTQBzg1Uk+4hHAzyJc4TqTBjkNDiyMd&#10;W6r76scouPYl7eJLeUjK9+NpSWno+fWq1PZxLd9AeFr9v/jPfdZhfgK/v4QDZH4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reVqr8AAADbAAAADwAAAAAAAAAAAAAAAACh&#10;AgAAZHJzL2Rvd25yZXYueG1sUEsFBgAAAAAEAAQA+QAAAI0DAAAAAA==&#10;" adj="21819" strokecolor="#4579b8 [3044]"/>
                <v:line id="直接连接符 18" o:spid="_x0000_s1169" style="position:absolute;flip:x;visibility:visible;mso-wrap-style:square" from="12191,16213" to="14520,16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D+MYAAADbAAAADwAAAGRycy9kb3ducmV2LnhtbESPT2vCQBDF7wW/wzIFb3VjlbakriIF&#10;MSj0j/XgcchOk9DsbMyuJvrpnUOhtxnem/d+M1v0rlZnakPl2cB4lIAizr2tuDCw/149vIAKEdli&#10;7ZkMXCjAYj64m2FqfcdfdN7FQkkIhxQNlDE2qdYhL8lhGPmGWLQf3zqMsraFti12Eu5q/ZgkT9ph&#10;xdJQYkNvJeW/u5MzkGW82Vx59XEYfx7XcVJt36fdszHD+375CipSH//Nf9eZFXyBlV9k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Pw/jGAAAA2wAAAA8AAAAAAAAA&#10;AAAAAAAAoQIAAGRycy9kb3ducmV2LnhtbFBLBQYAAAAABAAEAPkAAACUAwAAAAA=&#10;" strokecolor="#4579b8 [3044]"/>
                <v:shape id="肘形连接符 165" o:spid="_x0000_s1170" type="#_x0000_t34" style="position:absolute;left:21123;top:10045;width:21451;height:7015;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aVWsMAAADcAAAADwAAAGRycy9kb3ducmV2LnhtbERPTavCMBC8C/6HsII3TX2iPvqMUh8o&#10;Hrz4cfC4r1nb8ppNSaLWf28Ewcuwy+zM7MyXranFjZyvLCsYDRMQxLnVFRcKTsf14BuED8gaa8uk&#10;4EEelotuZ46ptnfe0+0QChFN2KeooAyhSaX0eUkG/dA2xJG7WGcwxNUVUju8R3NTy68kmUqDFceE&#10;Ehv6LSn/P1yNgvN4h5eVmx3z7V/WRjC7kG2U6vfa7AdEoDZ8jt/qrY7vTyfwKhMn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LGlVrDAAAA3AAAAA8AAAAAAAAAAAAA&#10;AAAAoQIAAGRycy9kb3ducmV2LnhtbFBLBQYAAAAABAAEAPkAAACRAwAAAAA=&#10;" adj="-71" strokecolor="#4579b8 [3044]"/>
                <v:shape id="直接箭头连接符 19" o:spid="_x0000_s1171" type="#_x0000_t32" style="position:absolute;left:44846;top:7901;width:1668;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zcRcUAAADbAAAADwAAAGRycy9kb3ducmV2LnhtbESPQWvCQBCF7wX/wzJCb3VjsUWjq4il&#10;0CJYooJ4G7NjEszOht2tif/eFQq9zfDevO/NbNGZWlzJ+cqyguEgAUGcW11xoWC/+3wZg/ABWWNt&#10;mRTcyMNi3nuaYaptyxldt6EQMYR9igrKEJpUSp+XZNAPbEMctbN1BkNcXSG1wzaGm1q+Jsm7NFhx&#10;JJTY0Kqk/LL9NRHyMcre1of1aUTZ8qc9fR83wR2Veu53yymIQF34N/9df+lYfwKPX+IAcn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zcRcUAAADbAAAADwAAAAAAAAAA&#10;AAAAAAChAgAAZHJzL2Rvd25yZXYueG1sUEsFBgAAAAAEAAQA+QAAAJMDAAAAAA==&#10;" strokecolor="#4579b8 [3044]">
                  <v:stroke endarrow="open"/>
                </v:shape>
                <v:line id="直接连接符 20" o:spid="_x0000_s1172" style="position:absolute;flip:y;visibility:visible;mso-wrap-style:square" from="38896,7944" to="4006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UFQ8MAAADbAAAADwAAAGRycy9kb3ducmV2LnhtbERPTWvCQBC9C/6HZQRvdaMWLdFNEEEa&#10;LKi1PXgcsmMSzM6m2a1J++u7h4LHx/tep72pxZ1aV1lWMJ1EIIhzqysuFHx+7J5eQDiPrLG2TAp+&#10;yEGaDAdrjLXt+J3uZ1+IEMIuRgWl900spctLMugmtiEO3NW2Bn2AbSF1i10IN7WcRdFCGqw4NJTY&#10;0Lak/Hb+NgqyjPf7X94dL9PT16ufV2+H526p1HjUb1YgPPX+If53Z1rBLKwPX8IPkMk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VBUPDAAAA2wAAAA8AAAAAAAAAAAAA&#10;AAAAoQIAAGRycy9kb3ducmV2LnhtbFBLBQYAAAAABAAEAPkAAACRAwAAAAA=&#10;" strokecolor="#4579b8 [3044]"/>
                <v:line id="直接连接符 21" o:spid="_x0000_s1173" style="position:absolute;flip:x y;visibility:visible;mso-wrap-style:square" from="6984,1862" to="7008,146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a5ucQAAADbAAAADwAAAGRycy9kb3ducmV2LnhtbESPQWvCQBSE74X+h+UJvdWNUqVEN6Ji&#10;i55E68XbI/tMQrJv0901xv76rlDocZiZb5j5ojeN6Mj5yrKC0TABQZxbXXGh4PT18foOwgdkjY1l&#10;UnAnD4vs+WmOqbY3PlB3DIWIEPYpKihDaFMpfV6SQT+0LXH0LtYZDFG6QmqHtwg3jRwnyVQarDgu&#10;lNjSuqS8Pl6NAr35+eya77w2cndfbfZvE3Srs1Ivg345AxGoD//hv/ZWKxiP4PEl/g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Brm5xAAAANsAAAAPAAAAAAAAAAAA&#10;AAAAAKECAABkcnMvZG93bnJldi54bWxQSwUGAAAAAAQABAD5AAAAkgMAAAAA&#10;" strokecolor="#4579b8 [3044]"/>
                <v:line id="直接连接符 22" o:spid="_x0000_s1174" style="position:absolute;visibility:visible;mso-wrap-style:square" from="7007,1862" to="51935,1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MycQAAADbAAAADwAAAGRycy9kb3ducmV2LnhtbESPUWvCQBCE34X+h2MLvumlKYpGT5FC&#10;QWxfavsD1tyaBHN76d1WY3+9Vyj4OMzMN8xy3btWnSnExrOBp3EGirj0tuHKwNfn62gGKgqyxdYz&#10;GbhShPXqYbDEwvoLf9B5L5VKEI4FGqhFukLrWNbkMI59R5y8ow8OJclQaRvwkuCu1XmWTbXDhtNC&#10;jR291FSe9j/OwPfb+zZeD20u08nv7hQ2s7k8R2OGj/1mAUqol3v4v721BvIc/r6kH6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zJxAAAANsAAAAPAAAAAAAAAAAA&#10;AAAAAKECAABkcnMvZG93bnJldi54bWxQSwUGAAAAAAQABAD5AAAAkgMAAAAA&#10;" strokecolor="#4579b8 [3044]"/>
                <v:line id="直接连接符 23" o:spid="_x0000_s1175" style="position:absolute;visibility:visible;mso-wrap-style:square" from="51935,1862" to="51937,5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KpUsQAAADbAAAADwAAAGRycy9kb3ducmV2LnhtbESPUWvCQBCE3wv9D8cW+lYvjSgaPUUK&#10;grR9qfoD1tw2Ceb20rtVY3+9Vyj4OMzMN8x82btWnSnExrOB10EGirj0tuHKwH63fpmAioJssfVM&#10;Bq4UYbl4fJhjYf2Fv+i8lUolCMcCDdQiXaF1LGtyGAe+I07etw8OJclQaRvwkuCu1XmWjbXDhtNC&#10;jR291VQetydn4OfjcxOvhzaX8ej3/RhWk6kMozHPT/1qBkqol3v4v72xBvIh/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QqlSxAAAANsAAAAPAAAAAAAAAAAA&#10;AAAAAKECAABkcnMvZG93bnJldi54bWxQSwUGAAAAAAQABAD5AAAAkgMAAAAA&#10;" strokecolor="#4579b8 [3044]"/>
                <v:line id="直接连接符 24" o:spid="_x0000_s1176" style="position:absolute;flip:y;visibility:visible;mso-wrap-style:square" from="13611,1862" to="13631,5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4DQMYAAADbAAAADwAAAGRycy9kb3ducmV2LnhtbESPQWvCQBSE70L/w/IKvelGK7ak2Ugp&#10;iEFBW/XQ4yP7moRm38bs1qT+elcQPA4z8w2TzHtTixO1rrKsYDyKQBDnVldcKDjsF8NXEM4ja6wt&#10;k4J/cjBPHwYJxtp2/EWnnS9EgLCLUUHpfRNL6fKSDLqRbYiD92Nbgz7ItpC6xS7ATS0nUTSTBisO&#10;CyU29FFS/rv7MwqyjFerMy+23+PP49I/V+vNtHtR6umxf38D4an39/CtnWkFky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juA0DGAAAA2wAAAA8AAAAAAAAA&#10;AAAAAAAAoQIAAGRycy9kb3ducmV2LnhtbFBLBQYAAAAABAAEAPkAAACUAwAAAAA=&#10;" strokecolor="#4579b8 [3044]"/>
                <w10:anchorlock/>
              </v:group>
            </w:pict>
          </mc:Fallback>
        </mc:AlternateContent>
      </w:r>
    </w:p>
    <w:p w:rsidR="00A905A9" w:rsidRDefault="00A905A9" w:rsidP="00A905A9">
      <w:pPr>
        <w:rPr>
          <w:lang w:val="en-US"/>
        </w:rPr>
      </w:pPr>
    </w:p>
    <w:p w:rsidR="005E09D7" w:rsidRDefault="00DA79E3" w:rsidP="00BF4CE0">
      <w:pPr>
        <w:pStyle w:val="afa"/>
        <w:numPr>
          <w:ilvl w:val="0"/>
          <w:numId w:val="22"/>
        </w:numPr>
        <w:ind w:firstLineChars="0"/>
        <w:rPr>
          <w:lang w:val="en-US"/>
        </w:rPr>
      </w:pPr>
      <w:proofErr w:type="spellStart"/>
      <w:r>
        <w:rPr>
          <w:rFonts w:hint="eastAsia"/>
          <w:lang w:val="en-US"/>
        </w:rPr>
        <w:t>CCSA</w:t>
      </w:r>
      <w:proofErr w:type="spellEnd"/>
      <w:r>
        <w:rPr>
          <w:rFonts w:hint="eastAsia"/>
          <w:lang w:val="en-US"/>
        </w:rPr>
        <w:t xml:space="preserve"> </w:t>
      </w:r>
      <w:r w:rsidR="00A905A9" w:rsidRPr="005E09D7">
        <w:rPr>
          <w:rFonts w:hint="eastAsia"/>
          <w:lang w:val="en-US"/>
        </w:rPr>
        <w:t>TD-</w:t>
      </w:r>
      <w:proofErr w:type="spellStart"/>
      <w:r w:rsidR="00A905A9" w:rsidRPr="005E09D7">
        <w:rPr>
          <w:rFonts w:hint="eastAsia"/>
          <w:lang w:val="en-US"/>
        </w:rPr>
        <w:t>LTE</w:t>
      </w:r>
      <w:proofErr w:type="spellEnd"/>
      <w:r w:rsidR="00A905A9" w:rsidRPr="005E09D7">
        <w:rPr>
          <w:rFonts w:hint="eastAsia"/>
          <w:lang w:val="en-US"/>
        </w:rPr>
        <w:t xml:space="preserve"> repeater </w:t>
      </w:r>
      <w:proofErr w:type="spellStart"/>
      <w:r w:rsidR="00A905A9" w:rsidRPr="005E09D7">
        <w:rPr>
          <w:rFonts w:hint="eastAsia"/>
          <w:lang w:val="en-US"/>
        </w:rPr>
        <w:t>TDD</w:t>
      </w:r>
      <w:proofErr w:type="spellEnd"/>
      <w:r w:rsidR="00A905A9" w:rsidRPr="005E09D7">
        <w:rPr>
          <w:rFonts w:hint="eastAsia"/>
          <w:lang w:val="en-US"/>
        </w:rPr>
        <w:t xml:space="preserve"> switch timing accuracy requirement.</w:t>
      </w:r>
    </w:p>
    <w:p w:rsidR="005E09D7" w:rsidRDefault="005E09D7" w:rsidP="005E09D7">
      <w:pPr>
        <w:rPr>
          <w:lang w:val="en-US"/>
        </w:rPr>
      </w:pPr>
      <w:r>
        <w:rPr>
          <w:rFonts w:hint="eastAsia"/>
          <w:lang w:val="en-US"/>
        </w:rPr>
        <w:t xml:space="preserve">The </w:t>
      </w:r>
      <w:r w:rsidRPr="0050704C">
        <w:rPr>
          <w:rFonts w:hint="eastAsia"/>
          <w:lang w:val="en-US"/>
        </w:rPr>
        <w:t>TD-</w:t>
      </w:r>
      <w:proofErr w:type="spellStart"/>
      <w:r w:rsidRPr="0050704C">
        <w:rPr>
          <w:rFonts w:hint="eastAsia"/>
          <w:lang w:val="en-US"/>
        </w:rPr>
        <w:t>LTE</w:t>
      </w:r>
      <w:proofErr w:type="spellEnd"/>
      <w:r w:rsidRPr="0050704C">
        <w:rPr>
          <w:rFonts w:hint="eastAsia"/>
          <w:lang w:val="en-US"/>
        </w:rPr>
        <w:t xml:space="preserve"> repeater </w:t>
      </w:r>
      <w:proofErr w:type="spellStart"/>
      <w:r w:rsidRPr="0050704C">
        <w:rPr>
          <w:rFonts w:hint="eastAsia"/>
          <w:lang w:val="en-US"/>
        </w:rPr>
        <w:t>TDD</w:t>
      </w:r>
      <w:proofErr w:type="spellEnd"/>
      <w:r w:rsidRPr="0050704C">
        <w:rPr>
          <w:rFonts w:hint="eastAsia"/>
          <w:lang w:val="en-US"/>
        </w:rPr>
        <w:t xml:space="preserve"> switch timing accuracy requirement</w:t>
      </w:r>
      <w:r>
        <w:rPr>
          <w:rFonts w:hint="eastAsia"/>
          <w:lang w:val="en-US"/>
        </w:rPr>
        <w:t xml:space="preserve"> includes the following 5 aspects,</w:t>
      </w:r>
    </w:p>
    <w:p w:rsidR="005E09D7" w:rsidRDefault="005E09D7" w:rsidP="00BF4CE0">
      <w:pPr>
        <w:pStyle w:val="afa"/>
        <w:numPr>
          <w:ilvl w:val="1"/>
          <w:numId w:val="22"/>
        </w:numPr>
        <w:ind w:firstLineChars="0"/>
        <w:rPr>
          <w:lang w:val="en-US"/>
        </w:rPr>
      </w:pPr>
      <w:r>
        <w:rPr>
          <w:rFonts w:hint="eastAsia"/>
          <w:lang w:val="en-US"/>
        </w:rPr>
        <w:t xml:space="preserve">The DL </w:t>
      </w:r>
      <w:r>
        <w:rPr>
          <w:lang w:val="en-US"/>
        </w:rPr>
        <w:t xml:space="preserve">OFF power level in receive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5E09D7" w:rsidRDefault="005E09D7" w:rsidP="00BF4CE0">
      <w:pPr>
        <w:pStyle w:val="afa"/>
        <w:numPr>
          <w:ilvl w:val="1"/>
          <w:numId w:val="22"/>
        </w:numPr>
        <w:ind w:firstLineChars="0"/>
        <w:rPr>
          <w:lang w:val="en-US"/>
        </w:rPr>
      </w:pPr>
      <w:r>
        <w:rPr>
          <w:rFonts w:hint="eastAsia"/>
          <w:lang w:val="en-US"/>
        </w:rPr>
        <w:t xml:space="preserve">The UL OFF power level in transmit period shall be </w:t>
      </w:r>
      <w:r>
        <w:rPr>
          <w:rFonts w:ascii="宋体" w:hAnsi="宋体" w:hint="eastAsia"/>
          <w:lang w:val="en-US"/>
        </w:rPr>
        <w:t>≤</w:t>
      </w:r>
      <w:r>
        <w:rPr>
          <w:rFonts w:hint="eastAsia"/>
          <w:lang w:val="en-US"/>
        </w:rPr>
        <w:t xml:space="preserve">-85 </w:t>
      </w:r>
      <w:proofErr w:type="spellStart"/>
      <w:r>
        <w:rPr>
          <w:rFonts w:hint="eastAsia"/>
          <w:lang w:val="en-US"/>
        </w:rPr>
        <w:t>dBm</w:t>
      </w:r>
      <w:proofErr w:type="spellEnd"/>
      <w:r>
        <w:rPr>
          <w:rFonts w:hint="eastAsia"/>
          <w:lang w:val="en-US"/>
        </w:rPr>
        <w:t>.</w:t>
      </w:r>
    </w:p>
    <w:p w:rsidR="005E09D7" w:rsidRDefault="005E09D7" w:rsidP="00BF4CE0">
      <w:pPr>
        <w:pStyle w:val="afa"/>
        <w:numPr>
          <w:ilvl w:val="1"/>
          <w:numId w:val="22"/>
        </w:numPr>
        <w:ind w:firstLineChars="0"/>
        <w:rPr>
          <w:lang w:val="en-US"/>
        </w:rPr>
      </w:pPr>
      <w:r>
        <w:rPr>
          <w:rFonts w:hint="eastAsia"/>
          <w:lang w:val="en-US"/>
        </w:rPr>
        <w:t xml:space="preserve">The DL signal switch off time delay, UL signal switch on time advance, UL signal switch off time delay and DL signal switch on time advance shall </w:t>
      </w:r>
      <w:r>
        <w:rPr>
          <w:rFonts w:ascii="宋体" w:hAnsi="宋体" w:hint="eastAsia"/>
          <w:lang w:val="en-US"/>
        </w:rPr>
        <w:t>≥</w:t>
      </w:r>
      <w:r>
        <w:rPr>
          <w:rFonts w:hint="eastAsia"/>
          <w:lang w:val="en-US"/>
        </w:rPr>
        <w:t>1us.</w:t>
      </w:r>
    </w:p>
    <w:p w:rsidR="005E09D7" w:rsidRDefault="005E09D7" w:rsidP="00BF4CE0">
      <w:pPr>
        <w:pStyle w:val="afa"/>
        <w:numPr>
          <w:ilvl w:val="1"/>
          <w:numId w:val="22"/>
        </w:numPr>
        <w:ind w:firstLineChars="0"/>
        <w:rPr>
          <w:lang w:val="en-US"/>
        </w:rPr>
      </w:pPr>
      <w:r>
        <w:rPr>
          <w:rFonts w:hint="eastAsia"/>
          <w:lang w:val="en-US"/>
        </w:rPr>
        <w:t xml:space="preserve">The switch internal shall </w:t>
      </w:r>
      <w:r>
        <w:rPr>
          <w:rFonts w:ascii="宋体" w:hAnsi="宋体" w:hint="eastAsia"/>
          <w:lang w:val="en-US"/>
        </w:rPr>
        <w:t>≥</w:t>
      </w:r>
      <w:r>
        <w:rPr>
          <w:rFonts w:hint="eastAsia"/>
          <w:lang w:val="en-US"/>
        </w:rPr>
        <w:t>2us.</w:t>
      </w:r>
    </w:p>
    <w:p w:rsidR="005E09D7" w:rsidRPr="005E09D7" w:rsidRDefault="005E09D7" w:rsidP="00BF4CE0">
      <w:pPr>
        <w:pStyle w:val="afa"/>
        <w:numPr>
          <w:ilvl w:val="1"/>
          <w:numId w:val="22"/>
        </w:numPr>
        <w:ind w:firstLineChars="0"/>
        <w:rPr>
          <w:lang w:val="en-US"/>
        </w:rPr>
      </w:pPr>
      <w:r w:rsidRPr="005E09D7">
        <w:rPr>
          <w:rFonts w:hint="eastAsia"/>
          <w:lang w:val="en-US"/>
        </w:rPr>
        <w:t xml:space="preserve">The DL/UL signal shall meet </w:t>
      </w:r>
      <w:proofErr w:type="spellStart"/>
      <w:r w:rsidRPr="005E09D7">
        <w:rPr>
          <w:rFonts w:hint="eastAsia"/>
          <w:lang w:val="en-US"/>
        </w:rPr>
        <w:t>EVM</w:t>
      </w:r>
      <w:proofErr w:type="spellEnd"/>
      <w:r w:rsidRPr="005E09D7">
        <w:rPr>
          <w:rFonts w:hint="eastAsia"/>
          <w:lang w:val="en-US"/>
        </w:rPr>
        <w:t xml:space="preserve"> requirement.</w:t>
      </w:r>
    </w:p>
    <w:p w:rsidR="00A905A9" w:rsidRDefault="00A905A9" w:rsidP="00A905A9">
      <w:pPr>
        <w:rPr>
          <w:lang w:val="en-US"/>
        </w:rPr>
      </w:pPr>
      <w:r>
        <w:rPr>
          <w:rFonts w:hint="eastAsia"/>
          <w:noProof/>
          <w:lang w:val="en-US"/>
        </w:rPr>
        <w:lastRenderedPageBreak/>
        <w:drawing>
          <wp:inline distT="0" distB="0" distL="0" distR="0" wp14:anchorId="6198811C" wp14:editId="329E0C27">
            <wp:extent cx="6115050" cy="29718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2971800"/>
                    </a:xfrm>
                    <a:prstGeom prst="rect">
                      <a:avLst/>
                    </a:prstGeom>
                    <a:noFill/>
                    <a:ln>
                      <a:noFill/>
                    </a:ln>
                  </pic:spPr>
                </pic:pic>
              </a:graphicData>
            </a:graphic>
          </wp:inline>
        </w:drawing>
      </w:r>
    </w:p>
    <w:p w:rsidR="00A905A9" w:rsidRPr="0050704C" w:rsidRDefault="00A905A9" w:rsidP="00A905A9">
      <w:pPr>
        <w:jc w:val="center"/>
        <w:rPr>
          <w:b/>
          <w:lang w:val="en-US"/>
        </w:rPr>
      </w:pPr>
      <w:r w:rsidRPr="0050704C">
        <w:rPr>
          <w:rFonts w:hint="eastAsia"/>
          <w:b/>
          <w:lang w:val="en-US"/>
        </w:rPr>
        <w:t>Figure 2: An example of the TD-</w:t>
      </w:r>
      <w:proofErr w:type="spellStart"/>
      <w:r w:rsidRPr="0050704C">
        <w:rPr>
          <w:rFonts w:hint="eastAsia"/>
          <w:b/>
          <w:lang w:val="en-US"/>
        </w:rPr>
        <w:t>LTE</w:t>
      </w:r>
      <w:proofErr w:type="spellEnd"/>
      <w:r w:rsidRPr="0050704C">
        <w:rPr>
          <w:rFonts w:hint="eastAsia"/>
          <w:b/>
          <w:lang w:val="en-US"/>
        </w:rPr>
        <w:t xml:space="preserve"> repeater </w:t>
      </w:r>
      <w:proofErr w:type="spellStart"/>
      <w:r w:rsidRPr="0050704C">
        <w:rPr>
          <w:rFonts w:hint="eastAsia"/>
          <w:b/>
          <w:lang w:val="en-US"/>
        </w:rPr>
        <w:t>TDD</w:t>
      </w:r>
      <w:proofErr w:type="spellEnd"/>
      <w:r w:rsidRPr="0050704C">
        <w:rPr>
          <w:rFonts w:hint="eastAsia"/>
          <w:b/>
          <w:lang w:val="en-US"/>
        </w:rPr>
        <w:t xml:space="preserve"> switch timing accuracy requirement</w:t>
      </w:r>
    </w:p>
    <w:p w:rsidR="00927B28" w:rsidRPr="00A905A9" w:rsidRDefault="00A905A9" w:rsidP="00363211">
      <w:pPr>
        <w:rPr>
          <w:lang w:val="en-US"/>
        </w:rPr>
      </w:pPr>
      <w:r>
        <w:rPr>
          <w:rFonts w:hint="eastAsia"/>
          <w:lang w:val="en-US"/>
        </w:rPr>
        <w:t xml:space="preserve">The test cases are designed that any of the </w:t>
      </w:r>
      <w:proofErr w:type="spellStart"/>
      <w:r>
        <w:rPr>
          <w:rFonts w:hint="eastAsia"/>
          <w:lang w:val="en-US"/>
        </w:rPr>
        <w:t>TDD</w:t>
      </w:r>
      <w:proofErr w:type="spellEnd"/>
      <w:r>
        <w:rPr>
          <w:rFonts w:hint="eastAsia"/>
          <w:lang w:val="en-US"/>
        </w:rPr>
        <w:t xml:space="preserve"> UL/DL configurations should be supported.</w:t>
      </w:r>
    </w:p>
    <w:sectPr w:rsidR="00927B28" w:rsidRPr="00A905A9" w:rsidSect="009A676D">
      <w:headerReference w:type="even" r:id="rId14"/>
      <w:footerReference w:type="default" r:id="rId15"/>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3A1D" w:rsidRDefault="00583A1D" w:rsidP="0095591C">
      <w:pPr>
        <w:spacing w:after="60"/>
        <w:ind w:left="210"/>
      </w:pPr>
      <w:r>
        <w:separator/>
      </w:r>
    </w:p>
  </w:endnote>
  <w:endnote w:type="continuationSeparator" w:id="0">
    <w:p w:rsidR="00583A1D" w:rsidRDefault="00583A1D"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B2DA6">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3A1D" w:rsidRDefault="00583A1D" w:rsidP="0095591C">
      <w:pPr>
        <w:spacing w:after="60"/>
        <w:ind w:left="210"/>
      </w:pPr>
      <w:r>
        <w:separator/>
      </w:r>
    </w:p>
  </w:footnote>
  <w:footnote w:type="continuationSeparator" w:id="0">
    <w:p w:rsidR="00583A1D" w:rsidRDefault="00583A1D"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EB2FED"/>
    <w:multiLevelType w:val="hybridMultilevel"/>
    <w:tmpl w:val="C56A1B4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F7E4A97"/>
    <w:multiLevelType w:val="hybridMultilevel"/>
    <w:tmpl w:val="9A8EAA40"/>
    <w:lvl w:ilvl="0" w:tplc="534294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084E32"/>
    <w:multiLevelType w:val="hybridMultilevel"/>
    <w:tmpl w:val="5EF8C99E"/>
    <w:lvl w:ilvl="0" w:tplc="AA2E4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684771"/>
    <w:multiLevelType w:val="hybridMultilevel"/>
    <w:tmpl w:val="B1743CAC"/>
    <w:lvl w:ilvl="0" w:tplc="0409000B">
      <w:start w:val="1"/>
      <w:numFmt w:val="bullet"/>
      <w:lvlText w:val=""/>
      <w:lvlJc w:val="left"/>
      <w:pPr>
        <w:ind w:left="420" w:hanging="420"/>
      </w:pPr>
      <w:rPr>
        <w:rFonts w:ascii="Wingdings" w:hAnsi="Wingdings" w:hint="default"/>
      </w:rPr>
    </w:lvl>
    <w:lvl w:ilvl="1" w:tplc="F8187AEA">
      <w:start w:val="1"/>
      <w:numFmt w:val="decimal"/>
      <w:lvlText w:val="%2)"/>
      <w:lvlJc w:val="left"/>
      <w:pPr>
        <w:ind w:left="840" w:hanging="420"/>
      </w:pPr>
      <w:rPr>
        <w:rFonts w:ascii="Times New Roman" w:eastAsia="宋体"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nsid w:val="5C237531"/>
    <w:multiLevelType w:val="hybridMultilevel"/>
    <w:tmpl w:val="3A8A219A"/>
    <w:lvl w:ilvl="0" w:tplc="5342948C">
      <w:start w:val="1"/>
      <w:numFmt w:val="bullet"/>
      <w:lvlText w:val="•"/>
      <w:lvlJc w:val="left"/>
      <w:pPr>
        <w:tabs>
          <w:tab w:val="num" w:pos="720"/>
        </w:tabs>
        <w:ind w:left="720" w:hanging="360"/>
      </w:pPr>
      <w:rPr>
        <w:rFonts w:ascii="Arial" w:hAnsi="Arial" w:hint="default"/>
      </w:rPr>
    </w:lvl>
    <w:lvl w:ilvl="1" w:tplc="5EC8B0B0">
      <w:start w:val="1"/>
      <w:numFmt w:val="bullet"/>
      <w:lvlText w:val="•"/>
      <w:lvlJc w:val="left"/>
      <w:pPr>
        <w:tabs>
          <w:tab w:val="num" w:pos="1440"/>
        </w:tabs>
        <w:ind w:left="1440" w:hanging="360"/>
      </w:pPr>
      <w:rPr>
        <w:rFonts w:ascii="Arial" w:hAnsi="Arial" w:hint="default"/>
      </w:rPr>
    </w:lvl>
    <w:lvl w:ilvl="2" w:tplc="D79AC442">
      <w:start w:val="2234"/>
      <w:numFmt w:val="bullet"/>
      <w:lvlText w:val="•"/>
      <w:lvlJc w:val="left"/>
      <w:pPr>
        <w:tabs>
          <w:tab w:val="num" w:pos="2160"/>
        </w:tabs>
        <w:ind w:left="2160" w:hanging="360"/>
      </w:pPr>
      <w:rPr>
        <w:rFonts w:ascii="Arial" w:hAnsi="Arial" w:hint="default"/>
      </w:rPr>
    </w:lvl>
    <w:lvl w:ilvl="3" w:tplc="9754084E" w:tentative="1">
      <w:start w:val="1"/>
      <w:numFmt w:val="bullet"/>
      <w:lvlText w:val="•"/>
      <w:lvlJc w:val="left"/>
      <w:pPr>
        <w:tabs>
          <w:tab w:val="num" w:pos="2880"/>
        </w:tabs>
        <w:ind w:left="2880" w:hanging="360"/>
      </w:pPr>
      <w:rPr>
        <w:rFonts w:ascii="Arial" w:hAnsi="Arial" w:hint="default"/>
      </w:rPr>
    </w:lvl>
    <w:lvl w:ilvl="4" w:tplc="1B96D2C4" w:tentative="1">
      <w:start w:val="1"/>
      <w:numFmt w:val="bullet"/>
      <w:lvlText w:val="•"/>
      <w:lvlJc w:val="left"/>
      <w:pPr>
        <w:tabs>
          <w:tab w:val="num" w:pos="3600"/>
        </w:tabs>
        <w:ind w:left="3600" w:hanging="360"/>
      </w:pPr>
      <w:rPr>
        <w:rFonts w:ascii="Arial" w:hAnsi="Arial" w:hint="default"/>
      </w:rPr>
    </w:lvl>
    <w:lvl w:ilvl="5" w:tplc="687A6966" w:tentative="1">
      <w:start w:val="1"/>
      <w:numFmt w:val="bullet"/>
      <w:lvlText w:val="•"/>
      <w:lvlJc w:val="left"/>
      <w:pPr>
        <w:tabs>
          <w:tab w:val="num" w:pos="4320"/>
        </w:tabs>
        <w:ind w:left="4320" w:hanging="360"/>
      </w:pPr>
      <w:rPr>
        <w:rFonts w:ascii="Arial" w:hAnsi="Arial" w:hint="default"/>
      </w:rPr>
    </w:lvl>
    <w:lvl w:ilvl="6" w:tplc="E18A1A22" w:tentative="1">
      <w:start w:val="1"/>
      <w:numFmt w:val="bullet"/>
      <w:lvlText w:val="•"/>
      <w:lvlJc w:val="left"/>
      <w:pPr>
        <w:tabs>
          <w:tab w:val="num" w:pos="5040"/>
        </w:tabs>
        <w:ind w:left="5040" w:hanging="360"/>
      </w:pPr>
      <w:rPr>
        <w:rFonts w:ascii="Arial" w:hAnsi="Arial" w:hint="default"/>
      </w:rPr>
    </w:lvl>
    <w:lvl w:ilvl="7" w:tplc="E6A60C0E" w:tentative="1">
      <w:start w:val="1"/>
      <w:numFmt w:val="bullet"/>
      <w:lvlText w:val="•"/>
      <w:lvlJc w:val="left"/>
      <w:pPr>
        <w:tabs>
          <w:tab w:val="num" w:pos="5760"/>
        </w:tabs>
        <w:ind w:left="5760" w:hanging="360"/>
      </w:pPr>
      <w:rPr>
        <w:rFonts w:ascii="Arial" w:hAnsi="Arial" w:hint="default"/>
      </w:rPr>
    </w:lvl>
    <w:lvl w:ilvl="8" w:tplc="C91CCFD6" w:tentative="1">
      <w:start w:val="1"/>
      <w:numFmt w:val="bullet"/>
      <w:lvlText w:val="•"/>
      <w:lvlJc w:val="left"/>
      <w:pPr>
        <w:tabs>
          <w:tab w:val="num" w:pos="6480"/>
        </w:tabs>
        <w:ind w:left="6480" w:hanging="360"/>
      </w:pPr>
      <w:rPr>
        <w:rFonts w:ascii="Arial" w:hAnsi="Arial"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2042A4"/>
    <w:multiLevelType w:val="hybridMultilevel"/>
    <w:tmpl w:val="C4F80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2"/>
  </w:num>
  <w:num w:numId="4">
    <w:abstractNumId w:val="13"/>
  </w:num>
  <w:num w:numId="5">
    <w:abstractNumId w:val="7"/>
  </w:num>
  <w:num w:numId="6">
    <w:abstractNumId w:val="21"/>
  </w:num>
  <w:num w:numId="7">
    <w:abstractNumId w:val="3"/>
  </w:num>
  <w:num w:numId="8">
    <w:abstractNumId w:val="14"/>
  </w:num>
  <w:num w:numId="9">
    <w:abstractNumId w:val="10"/>
  </w:num>
  <w:num w:numId="10">
    <w:abstractNumId w:val="20"/>
  </w:num>
  <w:num w:numId="11">
    <w:abstractNumId w:val="22"/>
  </w:num>
  <w:num w:numId="12">
    <w:abstractNumId w:val="24"/>
  </w:num>
  <w:num w:numId="13">
    <w:abstractNumId w:val="11"/>
  </w:num>
  <w:num w:numId="14">
    <w:abstractNumId w:val="12"/>
  </w:num>
  <w:num w:numId="15">
    <w:abstractNumId w:val="9"/>
  </w:num>
  <w:num w:numId="16">
    <w:abstractNumId w:val="18"/>
  </w:num>
  <w:num w:numId="17">
    <w:abstractNumId w:val="0"/>
  </w:num>
  <w:num w:numId="18">
    <w:abstractNumId w:val="19"/>
  </w:num>
  <w:num w:numId="19">
    <w:abstractNumId w:val="15"/>
  </w:num>
  <w:num w:numId="20">
    <w:abstractNumId w:val="17"/>
  </w:num>
  <w:num w:numId="21">
    <w:abstractNumId w:val="1"/>
  </w:num>
  <w:num w:numId="22">
    <w:abstractNumId w:val="8"/>
  </w:num>
  <w:num w:numId="23">
    <w:abstractNumId w:val="23"/>
  </w:num>
  <w:num w:numId="24">
    <w:abstractNumId w:val="5"/>
  </w:num>
  <w:num w:numId="2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13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D59"/>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B85"/>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3FCF"/>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864"/>
    <w:rsid w:val="00212CEE"/>
    <w:rsid w:val="00213644"/>
    <w:rsid w:val="002136ED"/>
    <w:rsid w:val="00213953"/>
    <w:rsid w:val="00213C3B"/>
    <w:rsid w:val="002140F1"/>
    <w:rsid w:val="00214BBE"/>
    <w:rsid w:val="00214EA2"/>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0F7"/>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A9C"/>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0B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1E11"/>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04"/>
    <w:rsid w:val="003A4ACD"/>
    <w:rsid w:val="003A4E03"/>
    <w:rsid w:val="003A5DF7"/>
    <w:rsid w:val="003A5EF2"/>
    <w:rsid w:val="003A6679"/>
    <w:rsid w:val="003A6A49"/>
    <w:rsid w:val="003A6D47"/>
    <w:rsid w:val="003B01CF"/>
    <w:rsid w:val="003B041E"/>
    <w:rsid w:val="003B2154"/>
    <w:rsid w:val="003B2F3C"/>
    <w:rsid w:val="003B3318"/>
    <w:rsid w:val="003B435C"/>
    <w:rsid w:val="003B46C3"/>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9F"/>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DBD"/>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2CA"/>
    <w:rsid w:val="0056469E"/>
    <w:rsid w:val="00566BC9"/>
    <w:rsid w:val="005674AE"/>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3A1D"/>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09D7"/>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44D5"/>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1DA8"/>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3D72"/>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6FE2"/>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E7C9F"/>
    <w:rsid w:val="007F09DD"/>
    <w:rsid w:val="007F0B88"/>
    <w:rsid w:val="007F0C04"/>
    <w:rsid w:val="007F109A"/>
    <w:rsid w:val="007F1D49"/>
    <w:rsid w:val="007F2886"/>
    <w:rsid w:val="007F29B6"/>
    <w:rsid w:val="007F2C4D"/>
    <w:rsid w:val="007F2EEA"/>
    <w:rsid w:val="007F3326"/>
    <w:rsid w:val="007F3F1F"/>
    <w:rsid w:val="007F42F4"/>
    <w:rsid w:val="007F488B"/>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7BD"/>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B28"/>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7918"/>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3CD"/>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5E8C"/>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C68A2"/>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933"/>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4BD7"/>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16C"/>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067"/>
    <w:rsid w:val="00A8753E"/>
    <w:rsid w:val="00A87638"/>
    <w:rsid w:val="00A87CF1"/>
    <w:rsid w:val="00A90351"/>
    <w:rsid w:val="00A905A9"/>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605"/>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1D9"/>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2DA6"/>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2F9C"/>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4CE0"/>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0E5C"/>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2A"/>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1C8B"/>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F54"/>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79E"/>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077"/>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D08"/>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9E3"/>
    <w:rsid w:val="00DA7B3A"/>
    <w:rsid w:val="00DA7BBB"/>
    <w:rsid w:val="00DB1A53"/>
    <w:rsid w:val="00DB229B"/>
    <w:rsid w:val="00DB25FE"/>
    <w:rsid w:val="00DB2658"/>
    <w:rsid w:val="00DB2D15"/>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291"/>
    <w:rsid w:val="00DC4704"/>
    <w:rsid w:val="00DC4D5D"/>
    <w:rsid w:val="00DC5213"/>
    <w:rsid w:val="00DC53B7"/>
    <w:rsid w:val="00DC55A6"/>
    <w:rsid w:val="00DC6E4E"/>
    <w:rsid w:val="00DC6FE0"/>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F0F"/>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368"/>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57BEA"/>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65E"/>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A7932"/>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6BAF"/>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C52"/>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3CD"/>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6FB8"/>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55976277">
      <w:bodyDiv w:val="1"/>
      <w:marLeft w:val="0"/>
      <w:marRight w:val="0"/>
      <w:marTop w:val="0"/>
      <w:marBottom w:val="0"/>
      <w:divBdr>
        <w:top w:val="none" w:sz="0" w:space="0" w:color="auto"/>
        <w:left w:val="none" w:sz="0" w:space="0" w:color="auto"/>
        <w:bottom w:val="none" w:sz="0" w:space="0" w:color="auto"/>
        <w:right w:val="none" w:sz="0" w:space="0" w:color="auto"/>
      </w:divBdr>
      <w:divsChild>
        <w:div w:id="736366666">
          <w:marLeft w:val="1166"/>
          <w:marRight w:val="0"/>
          <w:marTop w:val="134"/>
          <w:marBottom w:val="0"/>
          <w:divBdr>
            <w:top w:val="none" w:sz="0" w:space="0" w:color="auto"/>
            <w:left w:val="none" w:sz="0" w:space="0" w:color="auto"/>
            <w:bottom w:val="none" w:sz="0" w:space="0" w:color="auto"/>
            <w:right w:val="none" w:sz="0" w:space="0" w:color="auto"/>
          </w:divBdr>
        </w:div>
      </w:divsChild>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5112453">
      <w:bodyDiv w:val="1"/>
      <w:marLeft w:val="0"/>
      <w:marRight w:val="0"/>
      <w:marTop w:val="0"/>
      <w:marBottom w:val="0"/>
      <w:divBdr>
        <w:top w:val="none" w:sz="0" w:space="0" w:color="auto"/>
        <w:left w:val="none" w:sz="0" w:space="0" w:color="auto"/>
        <w:bottom w:val="none" w:sz="0" w:space="0" w:color="auto"/>
        <w:right w:val="none" w:sz="0" w:space="0" w:color="auto"/>
      </w:divBdr>
      <w:divsChild>
        <w:div w:id="1670862544">
          <w:marLeft w:val="1080"/>
          <w:marRight w:val="0"/>
          <w:marTop w:val="100"/>
          <w:marBottom w:val="0"/>
          <w:divBdr>
            <w:top w:val="none" w:sz="0" w:space="0" w:color="auto"/>
            <w:left w:val="none" w:sz="0" w:space="0" w:color="auto"/>
            <w:bottom w:val="none" w:sz="0" w:space="0" w:color="auto"/>
            <w:right w:val="none" w:sz="0" w:space="0" w:color="auto"/>
          </w:divBdr>
        </w:div>
        <w:div w:id="1575897379">
          <w:marLeft w:val="1080"/>
          <w:marRight w:val="0"/>
          <w:marTop w:val="100"/>
          <w:marBottom w:val="0"/>
          <w:divBdr>
            <w:top w:val="none" w:sz="0" w:space="0" w:color="auto"/>
            <w:left w:val="none" w:sz="0" w:space="0" w:color="auto"/>
            <w:bottom w:val="none" w:sz="0" w:space="0" w:color="auto"/>
            <w:right w:val="none" w:sz="0" w:space="0" w:color="auto"/>
          </w:divBdr>
        </w:div>
        <w:div w:id="812868278">
          <w:marLeft w:val="1800"/>
          <w:marRight w:val="0"/>
          <w:marTop w:val="100"/>
          <w:marBottom w:val="0"/>
          <w:divBdr>
            <w:top w:val="none" w:sz="0" w:space="0" w:color="auto"/>
            <w:left w:val="none" w:sz="0" w:space="0" w:color="auto"/>
            <w:bottom w:val="none" w:sz="0" w:space="0" w:color="auto"/>
            <w:right w:val="none" w:sz="0" w:space="0" w:color="auto"/>
          </w:divBdr>
        </w:div>
        <w:div w:id="1243953088">
          <w:marLeft w:val="1800"/>
          <w:marRight w:val="0"/>
          <w:marTop w:val="100"/>
          <w:marBottom w:val="0"/>
          <w:divBdr>
            <w:top w:val="none" w:sz="0" w:space="0" w:color="auto"/>
            <w:left w:val="none" w:sz="0" w:space="0" w:color="auto"/>
            <w:bottom w:val="none" w:sz="0" w:space="0" w:color="auto"/>
            <w:right w:val="none" w:sz="0" w:space="0" w:color="auto"/>
          </w:divBdr>
        </w:div>
        <w:div w:id="109521966">
          <w:marLeft w:val="1800"/>
          <w:marRight w:val="0"/>
          <w:marTop w:val="100"/>
          <w:marBottom w:val="0"/>
          <w:divBdr>
            <w:top w:val="none" w:sz="0" w:space="0" w:color="auto"/>
            <w:left w:val="none" w:sz="0" w:space="0" w:color="auto"/>
            <w:bottom w:val="none" w:sz="0" w:space="0" w:color="auto"/>
            <w:right w:val="none" w:sz="0" w:space="0" w:color="auto"/>
          </w:divBdr>
        </w:div>
        <w:div w:id="1443068025">
          <w:marLeft w:val="1080"/>
          <w:marRight w:val="0"/>
          <w:marTop w:val="100"/>
          <w:marBottom w:val="0"/>
          <w:divBdr>
            <w:top w:val="none" w:sz="0" w:space="0" w:color="auto"/>
            <w:left w:val="none" w:sz="0" w:space="0" w:color="auto"/>
            <w:bottom w:val="none" w:sz="0" w:space="0" w:color="auto"/>
            <w:right w:val="none" w:sz="0" w:space="0" w:color="auto"/>
          </w:divBdr>
        </w:div>
        <w:div w:id="554314144">
          <w:marLeft w:val="1080"/>
          <w:marRight w:val="0"/>
          <w:marTop w:val="100"/>
          <w:marBottom w:val="0"/>
          <w:divBdr>
            <w:top w:val="none" w:sz="0" w:space="0" w:color="auto"/>
            <w:left w:val="none" w:sz="0" w:space="0" w:color="auto"/>
            <w:bottom w:val="none" w:sz="0" w:space="0" w:color="auto"/>
            <w:right w:val="none" w:sz="0" w:space="0" w:color="auto"/>
          </w:divBdr>
        </w:div>
        <w:div w:id="834733645">
          <w:marLeft w:val="1080"/>
          <w:marRight w:val="0"/>
          <w:marTop w:val="100"/>
          <w:marBottom w:val="0"/>
          <w:divBdr>
            <w:top w:val="none" w:sz="0" w:space="0" w:color="auto"/>
            <w:left w:val="none" w:sz="0" w:space="0" w:color="auto"/>
            <w:bottom w:val="none" w:sz="0" w:space="0" w:color="auto"/>
            <w:right w:val="none" w:sz="0" w:space="0" w:color="auto"/>
          </w:divBdr>
        </w:div>
        <w:div w:id="338428501">
          <w:marLeft w:val="1080"/>
          <w:marRight w:val="0"/>
          <w:marTop w:val="100"/>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709154">
      <w:bodyDiv w:val="1"/>
      <w:marLeft w:val="0"/>
      <w:marRight w:val="0"/>
      <w:marTop w:val="0"/>
      <w:marBottom w:val="0"/>
      <w:divBdr>
        <w:top w:val="none" w:sz="0" w:space="0" w:color="auto"/>
        <w:left w:val="none" w:sz="0" w:space="0" w:color="auto"/>
        <w:bottom w:val="none" w:sz="0" w:space="0" w:color="auto"/>
        <w:right w:val="none" w:sz="0" w:space="0" w:color="auto"/>
      </w:divBdr>
      <w:divsChild>
        <w:div w:id="1731075989">
          <w:marLeft w:val="360"/>
          <w:marRight w:val="0"/>
          <w:marTop w:val="200"/>
          <w:marBottom w:val="0"/>
          <w:divBdr>
            <w:top w:val="none" w:sz="0" w:space="0" w:color="auto"/>
            <w:left w:val="none" w:sz="0" w:space="0" w:color="auto"/>
            <w:bottom w:val="none" w:sz="0" w:space="0" w:color="auto"/>
            <w:right w:val="none" w:sz="0" w:space="0" w:color="auto"/>
          </w:divBdr>
        </w:div>
        <w:div w:id="467557630">
          <w:marLeft w:val="1080"/>
          <w:marRight w:val="0"/>
          <w:marTop w:val="100"/>
          <w:marBottom w:val="0"/>
          <w:divBdr>
            <w:top w:val="none" w:sz="0" w:space="0" w:color="auto"/>
            <w:left w:val="none" w:sz="0" w:space="0" w:color="auto"/>
            <w:bottom w:val="none" w:sz="0" w:space="0" w:color="auto"/>
            <w:right w:val="none" w:sz="0" w:space="0" w:color="auto"/>
          </w:divBdr>
        </w:div>
        <w:div w:id="2058385543">
          <w:marLeft w:val="1080"/>
          <w:marRight w:val="0"/>
          <w:marTop w:val="100"/>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0.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gi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8A405-8679-430A-ABC8-68B8365A1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2607</TotalTime>
  <Pages>6</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10954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144</cp:revision>
  <cp:lastPrinted>2007-04-24T00:59:00Z</cp:lastPrinted>
  <dcterms:created xsi:type="dcterms:W3CDTF">2021-03-10T01:52:00Z</dcterms:created>
  <dcterms:modified xsi:type="dcterms:W3CDTF">2021-08-06T10:07:00Z</dcterms:modified>
</cp:coreProperties>
</file>